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228A" w14:textId="23FDA2DA" w:rsidR="00556F08" w:rsidRDefault="00556F08" w:rsidP="00556F0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</w:t>
      </w:r>
      <w:r w:rsidR="001A0BCA">
        <w:rPr>
          <w:rFonts w:cs="Arial"/>
          <w:bCs/>
          <w:noProof w:val="0"/>
          <w:sz w:val="24"/>
        </w:rPr>
        <w:t>9</w:t>
      </w:r>
      <w:r>
        <w:rPr>
          <w:rFonts w:cs="Arial"/>
          <w:bCs/>
          <w:noProof w:val="0"/>
          <w:sz w:val="24"/>
        </w:rPr>
        <w:t>-e</w:t>
      </w:r>
      <w:r>
        <w:rPr>
          <w:rFonts w:cs="Arial"/>
          <w:bCs/>
          <w:noProof w:val="0"/>
          <w:sz w:val="24"/>
        </w:rPr>
        <w:tab/>
      </w:r>
      <w:r w:rsidR="002166A1" w:rsidRPr="002166A1">
        <w:rPr>
          <w:rFonts w:cs="Arial"/>
          <w:bCs/>
          <w:noProof w:val="0"/>
          <w:sz w:val="24"/>
          <w:lang w:eastAsia="ja-JP"/>
        </w:rPr>
        <w:t>R2-2207694</w:t>
      </w:r>
    </w:p>
    <w:p w14:paraId="2D09F35B" w14:textId="6A98CD5E" w:rsidR="00556F08" w:rsidRPr="00283E0E" w:rsidRDefault="00556F08" w:rsidP="00556F08">
      <w:pPr>
        <w:pStyle w:val="BodyText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1A0BCA">
        <w:rPr>
          <w:b/>
          <w:bCs/>
          <w:color w:val="auto"/>
          <w:sz w:val="24"/>
        </w:rPr>
        <w:t>1</w:t>
      </w:r>
      <w:r w:rsidR="00847617">
        <w:rPr>
          <w:b/>
          <w:bCs/>
          <w:color w:val="auto"/>
          <w:sz w:val="24"/>
        </w:rPr>
        <w:t>7</w:t>
      </w:r>
      <w:r w:rsidR="001A0BCA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</w:t>
      </w:r>
      <w:r w:rsidR="001A0BCA">
        <w:rPr>
          <w:b/>
          <w:bCs/>
          <w:color w:val="auto"/>
          <w:sz w:val="24"/>
        </w:rPr>
        <w:t>26</w:t>
      </w:r>
      <w:r w:rsidR="001A0BCA" w:rsidRPr="001A0BCA">
        <w:rPr>
          <w:b/>
          <w:bCs/>
          <w:color w:val="auto"/>
          <w:sz w:val="24"/>
          <w:vertAlign w:val="superscript"/>
        </w:rPr>
        <w:t>th</w:t>
      </w:r>
      <w:r w:rsidR="001A0BCA">
        <w:rPr>
          <w:b/>
          <w:bCs/>
          <w:color w:val="auto"/>
          <w:sz w:val="24"/>
        </w:rPr>
        <w:t xml:space="preserve"> August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64150B4E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9F5C7E">
        <w:rPr>
          <w:rFonts w:cs="Arial"/>
          <w:b/>
          <w:bCs/>
          <w:sz w:val="24"/>
        </w:rPr>
        <w:t>8.4.3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46AD591E" w14:textId="63B0942C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2B2C45">
        <w:rPr>
          <w:rFonts w:cs="Arial"/>
          <w:b/>
          <w:bCs/>
          <w:sz w:val="24"/>
        </w:rPr>
        <w:t>Discussion on selective cell group activation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4ECC5CB5" w14:textId="2A8D7CD0" w:rsidR="002E2445" w:rsidRDefault="00F00A46" w:rsidP="00B257A3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As one object for Rel18 mobility work item, </w:t>
      </w:r>
      <w:r w:rsidR="009D22C8">
        <w:rPr>
          <w:rFonts w:cs="Arial"/>
          <w:lang w:eastAsia="zh-CN"/>
        </w:rPr>
        <w:t>3GPP is going to specify mechanism</w:t>
      </w:r>
      <w:r w:rsidR="001D2537">
        <w:rPr>
          <w:rFonts w:cs="Arial"/>
          <w:lang w:eastAsia="zh-CN"/>
        </w:rPr>
        <w:t>s</w:t>
      </w:r>
      <w:r w:rsidR="009D22C8">
        <w:rPr>
          <w:rFonts w:cs="Arial"/>
          <w:lang w:eastAsia="zh-CN"/>
        </w:rPr>
        <w:t xml:space="preserve"> and procedure</w:t>
      </w:r>
      <w:r w:rsidR="001D2537">
        <w:rPr>
          <w:rFonts w:cs="Arial"/>
          <w:lang w:eastAsia="zh-CN"/>
        </w:rPr>
        <w:t xml:space="preserve">s of NR-DC with selective activation of the cell groups via L3 enhancement. Legacy CPA/CPC procedure is </w:t>
      </w:r>
      <w:r w:rsidR="002E2445">
        <w:rPr>
          <w:rFonts w:cs="Arial"/>
          <w:lang w:eastAsia="zh-CN"/>
        </w:rPr>
        <w:t>considered</w:t>
      </w:r>
      <w:r w:rsidR="001D2537">
        <w:rPr>
          <w:rFonts w:cs="Arial"/>
          <w:lang w:eastAsia="zh-CN"/>
        </w:rPr>
        <w:t xml:space="preserve"> a</w:t>
      </w:r>
      <w:r w:rsidR="002E2445">
        <w:rPr>
          <w:rFonts w:cs="Arial"/>
          <w:lang w:eastAsia="zh-CN"/>
        </w:rPr>
        <w:t xml:space="preserve">s a baseline. In this paper, we discuss some aspects related to the selective activation of the cell groups. </w:t>
      </w:r>
    </w:p>
    <w:p w14:paraId="58E5567F" w14:textId="77777777" w:rsidR="00141AC9" w:rsidRDefault="00141AC9" w:rsidP="00B257A3">
      <w:pPr>
        <w:spacing w:after="0" w:line="240" w:lineRule="exact"/>
        <w:rPr>
          <w:rFonts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1AC9" w14:paraId="7768A71E" w14:textId="77777777" w:rsidTr="00141AC9">
        <w:tc>
          <w:tcPr>
            <w:tcW w:w="9855" w:type="dxa"/>
          </w:tcPr>
          <w:p w14:paraId="3EF55AB4" w14:textId="2ABD7BD0" w:rsidR="00E54917" w:rsidRPr="00F077C3" w:rsidRDefault="00F077C3" w:rsidP="00E54917">
            <w:pPr>
              <w:spacing w:after="0"/>
              <w:jc w:val="both"/>
              <w:rPr>
                <w:b/>
                <w:bCs/>
                <w:lang w:val="en-US"/>
              </w:rPr>
            </w:pPr>
            <w:r w:rsidRPr="00F077C3">
              <w:rPr>
                <w:b/>
                <w:bCs/>
              </w:rPr>
              <w:t>RP-221799</w:t>
            </w:r>
            <w:r w:rsidR="00F00A46">
              <w:rPr>
                <w:b/>
                <w:bCs/>
              </w:rPr>
              <w:t xml:space="preserve"> </w:t>
            </w:r>
            <w:r w:rsidR="00F00A46">
              <w:rPr>
                <w:rFonts w:eastAsia="Batang" w:cs="Arial"/>
                <w:b/>
                <w:lang w:eastAsia="zh-CN"/>
              </w:rPr>
              <w:t xml:space="preserve">Revised WID on </w:t>
            </w:r>
            <w:r w:rsidR="00F00A46">
              <w:rPr>
                <w:rFonts w:eastAsia="Batang" w:cs="Arial"/>
                <w:b/>
              </w:rPr>
              <w:t>Further NR mobility enhancements</w:t>
            </w:r>
          </w:p>
          <w:p w14:paraId="17F83100" w14:textId="77777777" w:rsidR="00E54917" w:rsidRDefault="00E54917" w:rsidP="00E54917">
            <w:pPr>
              <w:spacing w:after="0"/>
              <w:jc w:val="both"/>
              <w:rPr>
                <w:bCs/>
                <w:lang w:val="en-US"/>
              </w:rPr>
            </w:pPr>
          </w:p>
          <w:p w14:paraId="04E02024" w14:textId="65A577F7" w:rsidR="00141AC9" w:rsidRDefault="00141AC9" w:rsidP="00E54917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 To specify mechanism and procedures of NR-DC with selective activation of the cell groups (at least for SCG) via L3 enhancements:</w:t>
            </w:r>
          </w:p>
          <w:p w14:paraId="253DAA78" w14:textId="77777777" w:rsidR="00141AC9" w:rsidRDefault="00141AC9" w:rsidP="00141AC9">
            <w:pPr>
              <w:numPr>
                <w:ilvl w:val="0"/>
                <w:numId w:val="17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allow subsequent cell group change after changing </w:t>
            </w:r>
            <w:r w:rsidRPr="009F7B9C">
              <w:rPr>
                <w:bCs/>
                <w:lang w:val="en-US"/>
              </w:rPr>
              <w:t>CG</w:t>
            </w:r>
            <w:r>
              <w:rPr>
                <w:bCs/>
                <w:lang w:val="en-US"/>
              </w:rPr>
              <w:t xml:space="preserve"> without reconfiguration and re-initiation of CPC/CPA [RAN2, RAN3, RAN4]</w:t>
            </w:r>
          </w:p>
          <w:p w14:paraId="49C18992" w14:textId="77777777" w:rsidR="00141AC9" w:rsidRPr="00F736B4" w:rsidRDefault="00141AC9" w:rsidP="00141AC9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4: A harmonized</w:t>
            </w:r>
            <w:r w:rsidRPr="00C62537">
              <w:rPr>
                <w:rStyle w:val="Emphasis"/>
              </w:rPr>
              <w:t xml:space="preserve"> RRC modelling </w:t>
            </w:r>
            <w:r w:rsidRPr="00E9536B">
              <w:rPr>
                <w:rStyle w:val="Emphasis"/>
              </w:rPr>
              <w:t>approach for objective</w:t>
            </w:r>
            <w:r w:rsidRPr="00F736B4">
              <w:rPr>
                <w:rStyle w:val="Emphasis"/>
              </w:rPr>
              <w:t>s</w:t>
            </w:r>
            <w:r w:rsidRPr="00C62537">
              <w:rPr>
                <w:rStyle w:val="Emphasis"/>
              </w:rPr>
              <w:t xml:space="preserve"> 1 and 2 could be cons</w:t>
            </w:r>
            <w:r w:rsidRPr="00E9536B">
              <w:rPr>
                <w:rStyle w:val="Emphasis"/>
              </w:rPr>
              <w:t>idered to minimize the work</w:t>
            </w:r>
            <w:r w:rsidRPr="00331F60">
              <w:rPr>
                <w:rStyle w:val="Emphasis"/>
              </w:rPr>
              <w:t xml:space="preserve">load in </w:t>
            </w:r>
            <w:r w:rsidRPr="00B67AE0">
              <w:rPr>
                <w:rStyle w:val="Emphasis"/>
              </w:rPr>
              <w:t>RAN2.</w:t>
            </w:r>
          </w:p>
          <w:p w14:paraId="1C6C0781" w14:textId="77777777" w:rsidR="00141AC9" w:rsidRDefault="00141AC9" w:rsidP="00B257A3">
            <w:pPr>
              <w:spacing w:after="0" w:line="240" w:lineRule="exact"/>
              <w:rPr>
                <w:rFonts w:cs="Arial"/>
                <w:lang w:eastAsia="zh-CN"/>
              </w:rPr>
            </w:pPr>
          </w:p>
        </w:tc>
      </w:tr>
    </w:tbl>
    <w:p w14:paraId="5158F224" w14:textId="4CA1090F" w:rsidR="00B257A3" w:rsidRPr="00B257A3" w:rsidRDefault="006C5A17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 </w:t>
      </w:r>
    </w:p>
    <w:p w14:paraId="067C531A" w14:textId="7FDE9699" w:rsidR="0054641D" w:rsidRDefault="00482ABA" w:rsidP="00C92B3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1C5A0323" w14:textId="08C68B3A" w:rsidR="00F772A3" w:rsidRDefault="002F3AE5" w:rsidP="002F3AE5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824FFD">
        <w:rPr>
          <w:rFonts w:eastAsiaTheme="minorEastAsia"/>
          <w:lang w:eastAsia="zh-CN"/>
        </w:rPr>
        <w:t>General principles</w:t>
      </w:r>
    </w:p>
    <w:p w14:paraId="7BB4D598" w14:textId="77777777" w:rsidR="00A15906" w:rsidRDefault="00650FBE" w:rsidP="00F772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t</w:t>
      </w:r>
      <w:r w:rsidR="00B743F4">
        <w:rPr>
          <w:rFonts w:eastAsiaTheme="minorEastAsia"/>
          <w:lang w:eastAsia="zh-CN"/>
        </w:rPr>
        <w:t xml:space="preserve">he motivation of supporting selective activation of cell groups is </w:t>
      </w:r>
      <w:r>
        <w:rPr>
          <w:rFonts w:eastAsiaTheme="minorEastAsia"/>
          <w:lang w:eastAsia="zh-CN"/>
        </w:rPr>
        <w:t xml:space="preserve">mainly for the FR2 band, wherein </w:t>
      </w:r>
      <w:r w:rsidR="00275061">
        <w:rPr>
          <w:rFonts w:eastAsiaTheme="minorEastAsia"/>
          <w:lang w:eastAsia="zh-CN"/>
        </w:rPr>
        <w:t xml:space="preserve">a UE may move within a certain area and switch among cells within that area frequently. </w:t>
      </w:r>
      <w:r w:rsidR="009F4973">
        <w:rPr>
          <w:rFonts w:eastAsiaTheme="minorEastAsia"/>
          <w:lang w:eastAsia="zh-CN"/>
        </w:rPr>
        <w:t xml:space="preserve">Therefore, the selective activation of cell groups should at least </w:t>
      </w:r>
      <w:r w:rsidR="00572B1C">
        <w:rPr>
          <w:rFonts w:eastAsiaTheme="minorEastAsia"/>
          <w:lang w:eastAsia="zh-CN"/>
        </w:rPr>
        <w:t xml:space="preserve">include the selective activation of SCG (e.g., where FR2 band may be used) as the objective states. </w:t>
      </w:r>
    </w:p>
    <w:p w14:paraId="7955EA7A" w14:textId="2D0BC69E" w:rsidR="00EF4CF6" w:rsidRPr="00E63762" w:rsidRDefault="00B61918" w:rsidP="00F059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</w:t>
      </w:r>
      <w:r w:rsidR="009869C1">
        <w:rPr>
          <w:rFonts w:eastAsiaTheme="minorEastAsia"/>
          <w:lang w:eastAsia="zh-CN"/>
        </w:rPr>
        <w:t xml:space="preserve"> there has been some interest to include the selective activation of MCG as w</w:t>
      </w:r>
      <w:r w:rsidR="008F6537">
        <w:rPr>
          <w:rFonts w:eastAsiaTheme="minorEastAsia"/>
          <w:lang w:eastAsia="zh-CN"/>
        </w:rPr>
        <w:t>ell</w:t>
      </w:r>
      <w:r w:rsidR="00A15906">
        <w:rPr>
          <w:rFonts w:eastAsiaTheme="minorEastAsia"/>
          <w:lang w:eastAsia="zh-CN"/>
        </w:rPr>
        <w:t>. Although</w:t>
      </w:r>
      <w:r w:rsidR="00EC16CF">
        <w:rPr>
          <w:rFonts w:eastAsiaTheme="minorEastAsia"/>
          <w:lang w:eastAsia="zh-CN"/>
        </w:rPr>
        <w:t xml:space="preserve"> </w:t>
      </w:r>
      <w:r w:rsidR="00A15906">
        <w:rPr>
          <w:rFonts w:eastAsiaTheme="minorEastAsia"/>
          <w:lang w:eastAsia="zh-CN"/>
        </w:rPr>
        <w:t xml:space="preserve">similar logic or concept can be </w:t>
      </w:r>
      <w:r w:rsidR="00EC16CF">
        <w:rPr>
          <w:rFonts w:eastAsiaTheme="minorEastAsia"/>
          <w:lang w:eastAsia="zh-CN"/>
        </w:rPr>
        <w:t xml:space="preserve">applied to </w:t>
      </w:r>
      <w:r w:rsidR="00023C76">
        <w:rPr>
          <w:rFonts w:eastAsiaTheme="minorEastAsia"/>
          <w:lang w:eastAsia="zh-CN"/>
        </w:rPr>
        <w:t xml:space="preserve">any cell group, </w:t>
      </w:r>
      <w:r w:rsidR="00A846CD">
        <w:rPr>
          <w:rFonts w:eastAsiaTheme="minorEastAsia"/>
          <w:lang w:eastAsia="zh-CN"/>
        </w:rPr>
        <w:t>the feasibility and complexity of supporting MCG selective activation are not clear to us considering</w:t>
      </w:r>
      <w:r w:rsidR="006179B8">
        <w:rPr>
          <w:rFonts w:eastAsiaTheme="minorEastAsia"/>
          <w:lang w:eastAsia="zh-CN"/>
        </w:rPr>
        <w:t xml:space="preserve"> </w:t>
      </w:r>
      <w:r w:rsidR="005A3209" w:rsidRPr="006179B8">
        <w:rPr>
          <w:rFonts w:eastAsiaTheme="minorEastAsia" w:hint="eastAsia"/>
          <w:lang w:eastAsia="zh-CN"/>
        </w:rPr>
        <w:t>In</w:t>
      </w:r>
      <w:r w:rsidR="005A3209" w:rsidRPr="006179B8">
        <w:rPr>
          <w:rFonts w:eastAsiaTheme="minorEastAsia"/>
          <w:lang w:eastAsia="zh-CN"/>
        </w:rPr>
        <w:t xml:space="preserve"> NR-DC, the selective activation of MCG may imply the </w:t>
      </w:r>
      <w:r w:rsidR="00F60A4B" w:rsidRPr="006179B8">
        <w:rPr>
          <w:rFonts w:eastAsiaTheme="minorEastAsia"/>
          <w:lang w:eastAsia="zh-CN"/>
        </w:rPr>
        <w:t xml:space="preserve">SCG release and addition </w:t>
      </w:r>
      <w:r w:rsidR="00E541EA" w:rsidRPr="006179B8">
        <w:rPr>
          <w:rFonts w:eastAsiaTheme="minorEastAsia"/>
          <w:lang w:eastAsia="zh-CN"/>
        </w:rPr>
        <w:t>due to serving MCG change, which will add additional compl</w:t>
      </w:r>
      <w:r w:rsidR="00E541EA" w:rsidRPr="00E63762">
        <w:rPr>
          <w:rFonts w:eastAsiaTheme="minorEastAsia"/>
          <w:lang w:eastAsia="zh-CN"/>
        </w:rPr>
        <w:t>exity.</w:t>
      </w:r>
    </w:p>
    <w:p w14:paraId="0716A0AA" w14:textId="394595BF" w:rsidR="00AD1FF6" w:rsidRDefault="00E541EA" w:rsidP="00F772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Besides, it seems more reasonable to discuss and support selective activation of </w:t>
      </w:r>
      <w:r w:rsidR="00B617D9">
        <w:rPr>
          <w:rFonts w:eastAsiaTheme="minorEastAsia"/>
          <w:lang w:eastAsia="zh-CN"/>
        </w:rPr>
        <w:t xml:space="preserve">cell groups in standalone non-DC scenario before supporting the selective activation of MCG in NR-DC scenario. Considering the scope of this WI is large and allocated time unit is limited, we suggest to </w:t>
      </w:r>
      <w:r w:rsidR="00F33AD3">
        <w:rPr>
          <w:rFonts w:eastAsiaTheme="minorEastAsia"/>
          <w:lang w:eastAsia="zh-CN"/>
        </w:rPr>
        <w:t xml:space="preserve">focus on the SCG selective activation in NR DC scenario. </w:t>
      </w:r>
    </w:p>
    <w:p w14:paraId="20D46E8F" w14:textId="77777777" w:rsidR="00AD1FF6" w:rsidRDefault="00AD1FF6" w:rsidP="00F772A3">
      <w:pPr>
        <w:rPr>
          <w:rFonts w:eastAsiaTheme="minorEastAsia"/>
          <w:lang w:eastAsia="zh-CN"/>
        </w:rPr>
      </w:pPr>
    </w:p>
    <w:p w14:paraId="727B8C11" w14:textId="31FBA706" w:rsidR="00AF3FE3" w:rsidRDefault="00496AAE" w:rsidP="00524DBF">
      <w:pPr>
        <w:pStyle w:val="Proposal"/>
        <w:rPr>
          <w:rFonts w:eastAsiaTheme="minorEastAsia"/>
        </w:rPr>
      </w:pPr>
      <w:bookmarkStart w:id="4" w:name="_Toc110958197"/>
      <w:r>
        <w:rPr>
          <w:rFonts w:eastAsiaTheme="minorEastAsia"/>
        </w:rPr>
        <w:t xml:space="preserve">In NR-DC scenario RAN2 supports SCG selective </w:t>
      </w:r>
      <w:r w:rsidR="00925C33">
        <w:rPr>
          <w:rFonts w:eastAsiaTheme="minorEastAsia"/>
        </w:rPr>
        <w:t>activation and</w:t>
      </w:r>
      <w:r>
        <w:rPr>
          <w:rFonts w:eastAsiaTheme="minorEastAsia"/>
        </w:rPr>
        <w:t xml:space="preserve"> does not support </w:t>
      </w:r>
      <w:r w:rsidR="00027610">
        <w:rPr>
          <w:rFonts w:eastAsiaTheme="minorEastAsia"/>
        </w:rPr>
        <w:t xml:space="preserve">MCG selective activation </w:t>
      </w:r>
      <w:r w:rsidR="00F47422">
        <w:rPr>
          <w:rFonts w:eastAsiaTheme="minorEastAsia"/>
        </w:rPr>
        <w:t>in this release.</w:t>
      </w:r>
      <w:bookmarkEnd w:id="4"/>
      <w:r w:rsidR="00F47422">
        <w:rPr>
          <w:rFonts w:eastAsiaTheme="minorEastAsia"/>
        </w:rPr>
        <w:t xml:space="preserve"> </w:t>
      </w:r>
    </w:p>
    <w:p w14:paraId="1E4354B1" w14:textId="77777777" w:rsidR="003F6CBE" w:rsidRDefault="003F6CBE" w:rsidP="003F6CBE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3AF04DAA" w14:textId="5097A655" w:rsidR="004D5686" w:rsidRDefault="002262D0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stated in the </w:t>
      </w:r>
      <w:r w:rsidR="006F61BA">
        <w:rPr>
          <w:rFonts w:eastAsiaTheme="minorEastAsia"/>
          <w:lang w:eastAsia="zh-CN"/>
        </w:rPr>
        <w:t xml:space="preserve">objective, the goal of SCG selective activation is to </w:t>
      </w:r>
      <w:r w:rsidR="00F9776A" w:rsidRPr="00F9776A">
        <w:rPr>
          <w:rFonts w:eastAsiaTheme="minorEastAsia"/>
          <w:lang w:eastAsia="zh-CN"/>
        </w:rPr>
        <w:t>allow subsequent cell group change after changing CG without reconfiguration and re-initiation of CPC/CPA</w:t>
      </w:r>
      <w:r w:rsidR="00F9776A">
        <w:rPr>
          <w:rFonts w:eastAsiaTheme="minorEastAsia"/>
          <w:lang w:eastAsia="zh-CN"/>
        </w:rPr>
        <w:t xml:space="preserve">. </w:t>
      </w:r>
    </w:p>
    <w:p w14:paraId="64D4F666" w14:textId="0E811AEB" w:rsidR="00F9776A" w:rsidRDefault="00F9776A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legacy CPC/CPA</w:t>
      </w:r>
      <w:r w:rsidR="004F580A">
        <w:rPr>
          <w:rFonts w:eastAsiaTheme="minorEastAsia"/>
          <w:lang w:eastAsia="zh-CN"/>
        </w:rPr>
        <w:t xml:space="preserve"> procedure</w:t>
      </w:r>
      <w:r>
        <w:rPr>
          <w:rFonts w:eastAsiaTheme="minorEastAsia"/>
          <w:lang w:eastAsia="zh-CN"/>
        </w:rPr>
        <w:t xml:space="preserve">, the </w:t>
      </w:r>
      <w:r w:rsidR="005638A5">
        <w:rPr>
          <w:rFonts w:eastAsiaTheme="minorEastAsia"/>
          <w:lang w:eastAsia="zh-CN"/>
        </w:rPr>
        <w:t xml:space="preserve">MN and SN can coordinate via Xn/X2 </w:t>
      </w:r>
      <w:r w:rsidR="00C37C9E">
        <w:rPr>
          <w:rFonts w:eastAsiaTheme="minorEastAsia"/>
          <w:lang w:eastAsia="zh-CN"/>
        </w:rPr>
        <w:t xml:space="preserve">interface and configure </w:t>
      </w:r>
      <w:r>
        <w:rPr>
          <w:rFonts w:eastAsiaTheme="minorEastAsia"/>
          <w:lang w:eastAsia="zh-CN"/>
        </w:rPr>
        <w:t xml:space="preserve">UE with </w:t>
      </w:r>
      <w:r w:rsidR="004F580A">
        <w:rPr>
          <w:rFonts w:eastAsiaTheme="minorEastAsia"/>
          <w:lang w:eastAsia="zh-CN"/>
        </w:rPr>
        <w:t>relevant</w:t>
      </w:r>
      <w:r>
        <w:rPr>
          <w:rFonts w:eastAsiaTheme="minorEastAsia"/>
          <w:lang w:eastAsia="zh-CN"/>
        </w:rPr>
        <w:t xml:space="preserve"> conditional reconfigurations</w:t>
      </w:r>
      <w:r w:rsidR="00EA1212">
        <w:rPr>
          <w:rFonts w:eastAsiaTheme="minorEastAsia"/>
          <w:lang w:eastAsia="zh-CN"/>
        </w:rPr>
        <w:t xml:space="preserve"> (i.e., execution condition and radio bearer configurations)</w:t>
      </w:r>
      <w:r>
        <w:rPr>
          <w:rFonts w:eastAsiaTheme="minorEastAsia"/>
          <w:lang w:eastAsia="zh-CN"/>
        </w:rPr>
        <w:t xml:space="preserve"> </w:t>
      </w:r>
      <w:r w:rsidR="00C37C9E">
        <w:rPr>
          <w:rFonts w:eastAsiaTheme="minorEastAsia"/>
          <w:lang w:eastAsia="zh-CN"/>
        </w:rPr>
        <w:t>via RRC signalling. E</w:t>
      </w:r>
      <w:r>
        <w:rPr>
          <w:rFonts w:eastAsiaTheme="minorEastAsia"/>
          <w:lang w:eastAsia="zh-CN"/>
        </w:rPr>
        <w:t xml:space="preserve">ach </w:t>
      </w:r>
      <w:r w:rsidR="00C37C9E">
        <w:rPr>
          <w:rFonts w:eastAsiaTheme="minorEastAsia"/>
          <w:lang w:eastAsia="zh-CN"/>
        </w:rPr>
        <w:t xml:space="preserve">conditional reconfiguration </w:t>
      </w:r>
      <w:r>
        <w:rPr>
          <w:rFonts w:eastAsiaTheme="minorEastAsia"/>
          <w:lang w:eastAsia="zh-CN"/>
        </w:rPr>
        <w:t xml:space="preserve">corresponds to a candidate PSCell. </w:t>
      </w:r>
      <w:r w:rsidR="00EA1212">
        <w:rPr>
          <w:rFonts w:eastAsiaTheme="minorEastAsia"/>
          <w:lang w:eastAsia="zh-CN"/>
        </w:rPr>
        <w:t>Once the execution condition</w:t>
      </w:r>
      <w:r w:rsidR="001065F9">
        <w:rPr>
          <w:rFonts w:eastAsiaTheme="minorEastAsia"/>
          <w:lang w:eastAsia="zh-CN"/>
        </w:rPr>
        <w:t xml:space="preserve"> for one candidate PSCell is fulfilled, the UE will connect to the candidate PSCell and</w:t>
      </w:r>
      <w:r w:rsidR="00DE43E1">
        <w:rPr>
          <w:rFonts w:eastAsiaTheme="minorEastAsia"/>
          <w:lang w:eastAsia="zh-CN"/>
        </w:rPr>
        <w:t xml:space="preserve"> releases </w:t>
      </w:r>
      <w:r w:rsidR="005F5A9D">
        <w:rPr>
          <w:rFonts w:eastAsiaTheme="minorEastAsia"/>
          <w:lang w:eastAsia="zh-CN"/>
        </w:rPr>
        <w:t xml:space="preserve">the stored </w:t>
      </w:r>
      <w:r w:rsidR="005F5A9D">
        <w:rPr>
          <w:rFonts w:eastAsiaTheme="minorEastAsia"/>
          <w:lang w:eastAsia="zh-CN"/>
        </w:rPr>
        <w:lastRenderedPageBreak/>
        <w:t xml:space="preserve">conditional reconfigurations that have been configured before. </w:t>
      </w:r>
      <w:r w:rsidR="005F2FB3">
        <w:rPr>
          <w:rFonts w:eastAsiaTheme="minorEastAsia"/>
          <w:lang w:eastAsia="zh-CN"/>
        </w:rPr>
        <w:t xml:space="preserve">After that to trigger another CPC, MN and SN need to </w:t>
      </w:r>
      <w:r w:rsidR="005638A5">
        <w:rPr>
          <w:rFonts w:eastAsiaTheme="minorEastAsia"/>
          <w:lang w:eastAsia="zh-CN"/>
        </w:rPr>
        <w:t>repeat the same procedure</w:t>
      </w:r>
      <w:r w:rsidR="004F580A">
        <w:rPr>
          <w:rFonts w:eastAsiaTheme="minorEastAsia"/>
          <w:lang w:eastAsia="zh-CN"/>
        </w:rPr>
        <w:t xml:space="preserve"> again</w:t>
      </w:r>
      <w:r w:rsidR="00AC5843">
        <w:rPr>
          <w:rFonts w:eastAsiaTheme="minorEastAsia"/>
          <w:lang w:eastAsia="zh-CN"/>
        </w:rPr>
        <w:t>, which is con</w:t>
      </w:r>
      <w:r w:rsidR="00E9540F">
        <w:rPr>
          <w:rFonts w:eastAsiaTheme="minorEastAsia"/>
          <w:lang w:eastAsia="zh-CN"/>
        </w:rPr>
        <w:t>sidered signalling</w:t>
      </w:r>
      <w:r w:rsidR="00AE6A59">
        <w:rPr>
          <w:rFonts w:eastAsiaTheme="minorEastAsia"/>
          <w:lang w:eastAsia="zh-CN"/>
        </w:rPr>
        <w:t xml:space="preserve">, </w:t>
      </w:r>
      <w:r w:rsidR="00E9540F">
        <w:rPr>
          <w:rFonts w:eastAsiaTheme="minorEastAsia"/>
          <w:lang w:eastAsia="zh-CN"/>
        </w:rPr>
        <w:t>processing</w:t>
      </w:r>
      <w:r w:rsidR="00AE6A59">
        <w:rPr>
          <w:rFonts w:eastAsiaTheme="minorEastAsia"/>
          <w:lang w:eastAsia="zh-CN"/>
        </w:rPr>
        <w:t>, and latency</w:t>
      </w:r>
      <w:r w:rsidR="00E9540F">
        <w:rPr>
          <w:rFonts w:eastAsiaTheme="minorEastAsia"/>
          <w:lang w:eastAsia="zh-CN"/>
        </w:rPr>
        <w:t xml:space="preserve"> consuming if the UE </w:t>
      </w:r>
      <w:r w:rsidR="00AE6A59">
        <w:rPr>
          <w:rFonts w:eastAsiaTheme="minorEastAsia"/>
          <w:lang w:eastAsia="zh-CN"/>
        </w:rPr>
        <w:t xml:space="preserve">is switching between PSCells frequently. </w:t>
      </w:r>
      <w:r w:rsidR="005638A5">
        <w:rPr>
          <w:rFonts w:eastAsiaTheme="minorEastAsia"/>
          <w:lang w:eastAsia="zh-CN"/>
        </w:rPr>
        <w:t xml:space="preserve"> </w:t>
      </w:r>
      <w:r w:rsidR="009C0F91">
        <w:rPr>
          <w:rFonts w:eastAsiaTheme="minorEastAsia"/>
          <w:lang w:eastAsia="zh-CN"/>
        </w:rPr>
        <w:t xml:space="preserve"> </w:t>
      </w:r>
    </w:p>
    <w:p w14:paraId="1286A5EA" w14:textId="7736B63E" w:rsidR="0058257E" w:rsidRDefault="0058257E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way to </w:t>
      </w:r>
      <w:r w:rsidR="00D650C5">
        <w:rPr>
          <w:rFonts w:eastAsiaTheme="minorEastAsia"/>
          <w:lang w:eastAsia="zh-CN"/>
        </w:rPr>
        <w:t>optimize based on legacy CPC/CPA procedure is that, after the CPC</w:t>
      </w:r>
      <w:r w:rsidR="008315A1">
        <w:rPr>
          <w:rFonts w:eastAsiaTheme="minorEastAsia"/>
          <w:lang w:eastAsia="zh-CN"/>
        </w:rPr>
        <w:t xml:space="preserve">/CPA execution UE does not release the </w:t>
      </w:r>
      <w:r w:rsidR="005F3D50">
        <w:rPr>
          <w:rFonts w:eastAsiaTheme="minorEastAsia"/>
          <w:lang w:eastAsia="zh-CN"/>
        </w:rPr>
        <w:t xml:space="preserve">relevant conditional reconfigurations immediately and keep </w:t>
      </w:r>
      <w:r w:rsidR="00170F14">
        <w:rPr>
          <w:rFonts w:eastAsiaTheme="minorEastAsia"/>
          <w:lang w:eastAsia="zh-CN"/>
        </w:rPr>
        <w:t>them for the subsequent</w:t>
      </w:r>
      <w:r w:rsidR="007B76D5">
        <w:rPr>
          <w:rFonts w:eastAsiaTheme="minorEastAsia"/>
          <w:lang w:eastAsia="zh-CN"/>
        </w:rPr>
        <w:t xml:space="preserve"> possible</w:t>
      </w:r>
      <w:r w:rsidR="00170F14">
        <w:rPr>
          <w:rFonts w:eastAsiaTheme="minorEastAsia"/>
          <w:lang w:eastAsia="zh-CN"/>
        </w:rPr>
        <w:t xml:space="preserve"> CPC</w:t>
      </w:r>
      <w:r w:rsidR="00632AEB">
        <w:rPr>
          <w:rFonts w:eastAsiaTheme="minorEastAsia"/>
          <w:lang w:eastAsia="zh-CN"/>
        </w:rPr>
        <w:t xml:space="preserve"> </w:t>
      </w:r>
      <w:r w:rsidR="007B76D5">
        <w:rPr>
          <w:rFonts w:eastAsiaTheme="minorEastAsia"/>
          <w:lang w:eastAsia="zh-CN"/>
        </w:rPr>
        <w:t>operation</w:t>
      </w:r>
      <w:r w:rsidR="00632AEB">
        <w:rPr>
          <w:rFonts w:eastAsiaTheme="minorEastAsia"/>
          <w:lang w:eastAsia="zh-CN"/>
        </w:rPr>
        <w:t>, e.g., if UE is moving among the candidate PSCells.</w:t>
      </w:r>
      <w:r w:rsidR="000655EC">
        <w:rPr>
          <w:rFonts w:eastAsiaTheme="minorEastAsia"/>
          <w:lang w:eastAsia="zh-CN"/>
        </w:rPr>
        <w:t xml:space="preserve"> In this way</w:t>
      </w:r>
      <w:r w:rsidR="00FD0E93">
        <w:rPr>
          <w:rFonts w:eastAsiaTheme="minorEastAsia"/>
          <w:lang w:eastAsia="zh-CN"/>
        </w:rPr>
        <w:t xml:space="preserve">, </w:t>
      </w:r>
      <w:r w:rsidR="0050085C">
        <w:rPr>
          <w:rFonts w:eastAsiaTheme="minorEastAsia"/>
          <w:lang w:eastAsia="zh-CN"/>
        </w:rPr>
        <w:t xml:space="preserve">NW does not need to </w:t>
      </w:r>
      <w:r w:rsidR="00AB4BC6">
        <w:rPr>
          <w:rFonts w:eastAsiaTheme="minorEastAsia"/>
          <w:lang w:eastAsia="zh-CN"/>
        </w:rPr>
        <w:t>configure CPC</w:t>
      </w:r>
      <w:r w:rsidR="002A527D">
        <w:rPr>
          <w:rFonts w:eastAsiaTheme="minorEastAsia"/>
          <w:lang w:eastAsia="zh-CN"/>
        </w:rPr>
        <w:t xml:space="preserve"> again</w:t>
      </w:r>
      <w:r w:rsidR="00AB4BC6">
        <w:rPr>
          <w:rFonts w:eastAsiaTheme="minorEastAsia"/>
          <w:lang w:eastAsia="zh-CN"/>
        </w:rPr>
        <w:t xml:space="preserve"> if the conditional </w:t>
      </w:r>
      <w:r w:rsidR="002A527D">
        <w:rPr>
          <w:rFonts w:eastAsiaTheme="minorEastAsia"/>
          <w:lang w:eastAsia="zh-CN"/>
        </w:rPr>
        <w:t>re</w:t>
      </w:r>
      <w:r w:rsidR="00AB4BC6">
        <w:rPr>
          <w:rFonts w:eastAsiaTheme="minorEastAsia"/>
          <w:lang w:eastAsia="zh-CN"/>
        </w:rPr>
        <w:t xml:space="preserve">configuration that has been provided before is still </w:t>
      </w:r>
      <w:r w:rsidR="002A527D">
        <w:rPr>
          <w:rFonts w:eastAsiaTheme="minorEastAsia"/>
          <w:lang w:eastAsia="zh-CN"/>
        </w:rPr>
        <w:t xml:space="preserve">valid. </w:t>
      </w:r>
    </w:p>
    <w:p w14:paraId="4A352346" w14:textId="357D9ED7" w:rsidR="004D5686" w:rsidRDefault="004D5686" w:rsidP="00AF3FE3">
      <w:pPr>
        <w:rPr>
          <w:rFonts w:eastAsiaTheme="minorEastAsia"/>
          <w:lang w:eastAsia="zh-CN"/>
        </w:rPr>
      </w:pPr>
    </w:p>
    <w:p w14:paraId="2F436630" w14:textId="0CA932B6" w:rsidR="00956342" w:rsidRDefault="00612C4C" w:rsidP="00956342">
      <w:pPr>
        <w:pStyle w:val="Proposal"/>
        <w:rPr>
          <w:rFonts w:eastAsiaTheme="minorEastAsia"/>
        </w:rPr>
      </w:pPr>
      <w:bookmarkStart w:id="5" w:name="_Toc110958198"/>
      <w:r>
        <w:rPr>
          <w:rFonts w:eastAsiaTheme="minorEastAsia"/>
        </w:rPr>
        <w:t xml:space="preserve">To achieve </w:t>
      </w:r>
      <w:r w:rsidR="00956342">
        <w:rPr>
          <w:rFonts w:eastAsiaTheme="minorEastAsia"/>
        </w:rPr>
        <w:t>SCG selective activation</w:t>
      </w:r>
      <w:r>
        <w:rPr>
          <w:rFonts w:eastAsiaTheme="minorEastAsia"/>
        </w:rPr>
        <w:t xml:space="preserve">, </w:t>
      </w:r>
      <w:r w:rsidR="007745EB">
        <w:rPr>
          <w:rFonts w:eastAsiaTheme="minorEastAsia"/>
        </w:rPr>
        <w:t>the conditional reconfigurations relevant to CPC</w:t>
      </w:r>
      <w:r w:rsidR="000E3829">
        <w:rPr>
          <w:rFonts w:eastAsiaTheme="minorEastAsia"/>
        </w:rPr>
        <w:t>/CPA</w:t>
      </w:r>
      <w:r w:rsidR="00D96769">
        <w:rPr>
          <w:rFonts w:eastAsiaTheme="minorEastAsia"/>
        </w:rPr>
        <w:t xml:space="preserve"> will not be released immediately after CPC</w:t>
      </w:r>
      <w:r w:rsidR="0057529E">
        <w:rPr>
          <w:rFonts w:eastAsiaTheme="minorEastAsia"/>
        </w:rPr>
        <w:t>/CPA</w:t>
      </w:r>
      <w:r w:rsidR="00D96769">
        <w:rPr>
          <w:rFonts w:eastAsiaTheme="minorEastAsia"/>
        </w:rPr>
        <w:t xml:space="preserve"> execution, which will be used for further possible CPC operations.</w:t>
      </w:r>
      <w:bookmarkEnd w:id="5"/>
      <w:r w:rsidR="00D96769">
        <w:rPr>
          <w:rFonts w:eastAsiaTheme="minorEastAsia"/>
        </w:rPr>
        <w:t xml:space="preserve"> </w:t>
      </w:r>
      <w:r w:rsidR="007745EB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</w:p>
    <w:p w14:paraId="38051183" w14:textId="52B51094" w:rsidR="00956342" w:rsidRDefault="00956342" w:rsidP="00AF3FE3">
      <w:pPr>
        <w:rPr>
          <w:rFonts w:eastAsiaTheme="minorEastAsia"/>
          <w:lang w:eastAsia="zh-CN"/>
        </w:rPr>
      </w:pPr>
    </w:p>
    <w:p w14:paraId="634C3F4E" w14:textId="0CFEAD4F" w:rsidR="0057529E" w:rsidRDefault="0057529E" w:rsidP="005752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SCG selective activation, there are two sub-scenarios too, i.e., </w:t>
      </w:r>
      <w:r w:rsidR="00EC4E22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ntra</w:t>
      </w:r>
      <w:r w:rsidR="00EC4E22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SN and </w:t>
      </w:r>
      <w:r w:rsidR="00EC4E22">
        <w:rPr>
          <w:rFonts w:eastAsiaTheme="minorEastAsia"/>
          <w:lang w:eastAsia="zh-CN"/>
        </w:rPr>
        <w:t>Inter-</w:t>
      </w:r>
      <w:r>
        <w:rPr>
          <w:rFonts w:eastAsiaTheme="minorEastAsia"/>
          <w:lang w:eastAsia="zh-CN"/>
        </w:rPr>
        <w:t xml:space="preserve">SN. </w:t>
      </w:r>
      <w:r w:rsidR="008538B0">
        <w:rPr>
          <w:rFonts w:eastAsiaTheme="minorEastAsia"/>
          <w:lang w:eastAsia="zh-CN"/>
        </w:rPr>
        <w:t xml:space="preserve">Comparatively, </w:t>
      </w:r>
      <w:r w:rsidR="000E4BC8">
        <w:rPr>
          <w:rFonts w:eastAsiaTheme="minorEastAsia"/>
          <w:lang w:eastAsia="zh-CN"/>
        </w:rPr>
        <w:t xml:space="preserve">intra SN sub-scenario is </w:t>
      </w:r>
      <w:r w:rsidR="008B4EA1">
        <w:rPr>
          <w:rFonts w:eastAsiaTheme="minorEastAsia"/>
          <w:lang w:eastAsia="zh-CN"/>
        </w:rPr>
        <w:t xml:space="preserve">more fundamental and shall be investigated first. </w:t>
      </w:r>
      <w:r w:rsidR="00D115AC">
        <w:rPr>
          <w:rFonts w:eastAsiaTheme="minorEastAsia"/>
          <w:lang w:eastAsia="zh-CN"/>
        </w:rPr>
        <w:t xml:space="preserve">Considering Proposal 2, inter SN SCG selective activation would mean the </w:t>
      </w:r>
      <w:r w:rsidR="00BE6746">
        <w:rPr>
          <w:rFonts w:eastAsiaTheme="minorEastAsia"/>
          <w:lang w:eastAsia="zh-CN"/>
        </w:rPr>
        <w:t>radio resources and conditional reconfigurations provided by multiple SNs will be reserved for this UE for a while</w:t>
      </w:r>
      <w:r w:rsidR="00070359">
        <w:rPr>
          <w:rFonts w:eastAsiaTheme="minorEastAsia"/>
          <w:lang w:eastAsia="zh-CN"/>
        </w:rPr>
        <w:t xml:space="preserve">, and the complex coordination among </w:t>
      </w:r>
      <w:r w:rsidR="00AE69CC">
        <w:rPr>
          <w:rFonts w:eastAsiaTheme="minorEastAsia"/>
          <w:lang w:eastAsia="zh-CN"/>
        </w:rPr>
        <w:t>source SN and all candidate SNs is required due to:</w:t>
      </w:r>
    </w:p>
    <w:p w14:paraId="4FA4C128" w14:textId="77777777" w:rsidR="009D025F" w:rsidRDefault="009D025F" w:rsidP="00AE69C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Any candidate SN may become a source SN if the UE connects to it following inter SN CPC procedure</w:t>
      </w:r>
    </w:p>
    <w:p w14:paraId="15A7DFF9" w14:textId="26F9D45C" w:rsidR="00605B9B" w:rsidRDefault="004A15D4" w:rsidP="00AE69C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605B9B">
        <w:rPr>
          <w:rFonts w:eastAsiaTheme="minorEastAsia"/>
          <w:lang w:eastAsia="zh-CN"/>
        </w:rPr>
        <w:t xml:space="preserve">f the SCG selective activation is initiated by the source SN, that implies any candidate SN can modify the SCG selective activation if it becomes a source SN. </w:t>
      </w:r>
    </w:p>
    <w:p w14:paraId="055A18DA" w14:textId="425B0E37" w:rsidR="00AE69CC" w:rsidRDefault="007B6657" w:rsidP="000656D4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Any </w:t>
      </w:r>
      <w:r w:rsidR="00EB1126">
        <w:rPr>
          <w:rFonts w:eastAsiaTheme="minorEastAsia"/>
          <w:lang w:eastAsia="zh-CN"/>
        </w:rPr>
        <w:t xml:space="preserve">source or candidate SN may need to </w:t>
      </w:r>
      <w:r w:rsidR="005A7F4C">
        <w:rPr>
          <w:rFonts w:eastAsiaTheme="minorEastAsia"/>
          <w:lang w:eastAsia="zh-CN"/>
        </w:rPr>
        <w:t xml:space="preserve">know the existence of </w:t>
      </w:r>
      <w:r w:rsidR="001355BB">
        <w:rPr>
          <w:rFonts w:eastAsiaTheme="minorEastAsia"/>
          <w:lang w:eastAsia="zh-CN"/>
        </w:rPr>
        <w:t>others for possible data forwarding</w:t>
      </w:r>
      <w:r w:rsidR="00DE1774">
        <w:rPr>
          <w:rFonts w:eastAsiaTheme="minorEastAsia"/>
          <w:lang w:eastAsia="zh-CN"/>
        </w:rPr>
        <w:t>.</w:t>
      </w:r>
    </w:p>
    <w:p w14:paraId="3A3D2308" w14:textId="7AAF7E7D" w:rsidR="000656D4" w:rsidRPr="000656D4" w:rsidRDefault="000656D4" w:rsidP="000656D4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Early data forwarding is difficult to apply for inter SN SCG selective activation, as it </w:t>
      </w:r>
      <w:r w:rsidR="009F361A">
        <w:rPr>
          <w:rFonts w:eastAsiaTheme="minorEastAsia"/>
          <w:lang w:eastAsia="zh-CN"/>
        </w:rPr>
        <w:t>could</w:t>
      </w:r>
      <w:r>
        <w:rPr>
          <w:rFonts w:eastAsiaTheme="minorEastAsia"/>
          <w:lang w:eastAsia="zh-CN"/>
        </w:rPr>
        <w:t xml:space="preserve"> mean</w:t>
      </w:r>
      <w:r w:rsidR="009F361A">
        <w:rPr>
          <w:rFonts w:eastAsiaTheme="minorEastAsia"/>
          <w:lang w:eastAsia="zh-CN"/>
        </w:rPr>
        <w:t xml:space="preserve"> the same data packet will be forwarded to all SNs all the time as</w:t>
      </w:r>
      <w:r w:rsidR="007352E3">
        <w:rPr>
          <w:rFonts w:eastAsiaTheme="minorEastAsia"/>
          <w:lang w:eastAsia="zh-CN"/>
        </w:rPr>
        <w:t xml:space="preserve"> long as the inter Sn SCG selective activation is configured. However, without early data forwarding, </w:t>
      </w:r>
      <w:r w:rsidR="00F14E27">
        <w:rPr>
          <w:rFonts w:eastAsiaTheme="minorEastAsia"/>
          <w:lang w:eastAsia="zh-CN"/>
        </w:rPr>
        <w:t xml:space="preserve">the benefit of latency reduction </w:t>
      </w:r>
      <w:r w:rsidR="00E16CB2">
        <w:rPr>
          <w:rFonts w:eastAsiaTheme="minorEastAsia"/>
          <w:lang w:eastAsia="zh-CN"/>
        </w:rPr>
        <w:t xml:space="preserve">by SCG selective activation </w:t>
      </w:r>
      <w:r w:rsidR="00F14E27">
        <w:rPr>
          <w:rFonts w:eastAsiaTheme="minorEastAsia"/>
          <w:lang w:eastAsia="zh-CN"/>
        </w:rPr>
        <w:t>may be ne</w:t>
      </w:r>
      <w:r w:rsidR="00147EB8">
        <w:rPr>
          <w:rFonts w:eastAsiaTheme="minorEastAsia"/>
          <w:lang w:eastAsia="zh-CN"/>
        </w:rPr>
        <w:t xml:space="preserve">glectable. </w:t>
      </w:r>
    </w:p>
    <w:p w14:paraId="27CA9EDB" w14:textId="54C24312" w:rsidR="00AC20FF" w:rsidRDefault="00147EB8" w:rsidP="005752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Thus, in our view, RAN2 could </w:t>
      </w:r>
      <w:r w:rsidRPr="00147EB8">
        <w:rPr>
          <w:rFonts w:eastAsiaTheme="minorEastAsia"/>
          <w:lang w:eastAsia="zh-CN"/>
        </w:rPr>
        <w:t>focus on intra SN SCG selective activation first and discusses inter SN SCG selective activation later if time allows</w:t>
      </w:r>
      <w:r w:rsidR="00AC20FF">
        <w:rPr>
          <w:rFonts w:eastAsiaTheme="minorEastAsia"/>
          <w:lang w:eastAsia="zh-CN"/>
        </w:rPr>
        <w:t xml:space="preserve">. Besides, intra SN SCG selective activation could follow similar principle as legacy intra SN CPC that </w:t>
      </w:r>
      <w:r w:rsidR="00540793">
        <w:rPr>
          <w:rFonts w:eastAsiaTheme="minorEastAsia"/>
          <w:lang w:eastAsia="zh-CN"/>
        </w:rPr>
        <w:t xml:space="preserve">it is a procedure without MN involvement. </w:t>
      </w:r>
    </w:p>
    <w:p w14:paraId="3B93EA92" w14:textId="4FA7517B" w:rsidR="00540793" w:rsidRDefault="00EC4E22" w:rsidP="00F059B7">
      <w:pPr>
        <w:pStyle w:val="Observation"/>
        <w:rPr>
          <w:rFonts w:eastAsiaTheme="minorEastAsia"/>
        </w:rPr>
      </w:pPr>
      <w:bookmarkStart w:id="6" w:name="_Toc110958210"/>
      <w:r>
        <w:rPr>
          <w:rFonts w:eastAsiaTheme="minorEastAsia"/>
        </w:rPr>
        <w:t xml:space="preserve">In legacy, SN initiated intra-SN CPC </w:t>
      </w:r>
      <w:r w:rsidR="00E63762">
        <w:rPr>
          <w:rFonts w:eastAsiaTheme="minorEastAsia"/>
        </w:rPr>
        <w:t>is a procedure without MN involvement</w:t>
      </w:r>
      <w:r>
        <w:rPr>
          <w:rFonts w:eastAsiaTheme="minorEastAsia"/>
        </w:rPr>
        <w:t>.</w:t>
      </w:r>
      <w:bookmarkEnd w:id="6"/>
    </w:p>
    <w:p w14:paraId="5BE8315A" w14:textId="7A9CD22A" w:rsidR="0057529E" w:rsidRPr="00AF3FE3" w:rsidRDefault="0057529E" w:rsidP="0057529E">
      <w:pPr>
        <w:pStyle w:val="Proposal"/>
        <w:rPr>
          <w:rFonts w:eastAsiaTheme="minorEastAsia"/>
        </w:rPr>
      </w:pPr>
      <w:bookmarkStart w:id="7" w:name="_Toc110958199"/>
      <w:r>
        <w:rPr>
          <w:rFonts w:eastAsiaTheme="minorEastAsia"/>
        </w:rPr>
        <w:t xml:space="preserve">RAN2 </w:t>
      </w:r>
      <w:bookmarkStart w:id="8" w:name="_Hlk109811094"/>
      <w:r>
        <w:rPr>
          <w:rFonts w:eastAsiaTheme="minorEastAsia"/>
        </w:rPr>
        <w:t xml:space="preserve">focuses on </w:t>
      </w:r>
      <w:r w:rsidR="00EC4E22">
        <w:rPr>
          <w:rFonts w:eastAsiaTheme="minorEastAsia"/>
        </w:rPr>
        <w:t>I</w:t>
      </w:r>
      <w:r>
        <w:rPr>
          <w:rFonts w:eastAsiaTheme="minorEastAsia"/>
        </w:rPr>
        <w:t>ntra</w:t>
      </w:r>
      <w:r w:rsidR="00FA217B">
        <w:rPr>
          <w:rFonts w:eastAsiaTheme="minorEastAsia"/>
        </w:rPr>
        <w:t>-</w:t>
      </w:r>
      <w:r>
        <w:rPr>
          <w:rFonts w:eastAsiaTheme="minorEastAsia"/>
        </w:rPr>
        <w:t xml:space="preserve">SN SCG selective activation first and discusses </w:t>
      </w:r>
      <w:r w:rsidR="00EC4E22">
        <w:rPr>
          <w:rFonts w:eastAsiaTheme="minorEastAsia"/>
        </w:rPr>
        <w:t>Inter</w:t>
      </w:r>
      <w:r w:rsidR="00FA217B">
        <w:rPr>
          <w:rFonts w:eastAsiaTheme="minorEastAsia"/>
        </w:rPr>
        <w:t>-</w:t>
      </w:r>
      <w:r>
        <w:rPr>
          <w:rFonts w:eastAsiaTheme="minorEastAsia"/>
        </w:rPr>
        <w:t>SN SCG selective activation later if time allows</w:t>
      </w:r>
      <w:bookmarkEnd w:id="8"/>
      <w:r>
        <w:rPr>
          <w:rFonts w:eastAsiaTheme="minorEastAsia"/>
        </w:rPr>
        <w:t>.</w:t>
      </w:r>
      <w:bookmarkEnd w:id="7"/>
      <w:r>
        <w:rPr>
          <w:rFonts w:eastAsiaTheme="minorEastAsia"/>
        </w:rPr>
        <w:t xml:space="preserve"> </w:t>
      </w:r>
    </w:p>
    <w:p w14:paraId="75BA3045" w14:textId="7B63C7D1" w:rsidR="0057529E" w:rsidRDefault="0057529E" w:rsidP="0057529E">
      <w:pPr>
        <w:pStyle w:val="Proposal"/>
        <w:rPr>
          <w:rFonts w:eastAsiaTheme="minorEastAsia"/>
        </w:rPr>
      </w:pPr>
      <w:bookmarkStart w:id="9" w:name="_Toc110958200"/>
      <w:r w:rsidRPr="009C79F2">
        <w:rPr>
          <w:rFonts w:eastAsiaTheme="minorEastAsia"/>
        </w:rPr>
        <w:t xml:space="preserve">The legacy </w:t>
      </w:r>
      <w:r w:rsidR="00EC4E22">
        <w:rPr>
          <w:rFonts w:eastAsiaTheme="minorEastAsia"/>
        </w:rPr>
        <w:t>SN initiated I</w:t>
      </w:r>
      <w:r w:rsidR="00EC4E22" w:rsidRPr="009C79F2">
        <w:rPr>
          <w:rFonts w:eastAsiaTheme="minorEastAsia"/>
        </w:rPr>
        <w:t>ntra</w:t>
      </w:r>
      <w:r w:rsidR="00FA217B">
        <w:rPr>
          <w:rFonts w:eastAsiaTheme="minorEastAsia"/>
        </w:rPr>
        <w:t>-</w:t>
      </w:r>
      <w:r w:rsidRPr="009C79F2">
        <w:rPr>
          <w:rFonts w:eastAsiaTheme="minorEastAsia"/>
        </w:rPr>
        <w:t xml:space="preserve">SN CPC </w:t>
      </w:r>
      <w:r w:rsidR="00EC4E22">
        <w:rPr>
          <w:rFonts w:eastAsiaTheme="minorEastAsia"/>
        </w:rPr>
        <w:t xml:space="preserve">without MN involvement </w:t>
      </w:r>
      <w:r w:rsidRPr="009C79F2">
        <w:rPr>
          <w:rFonts w:eastAsiaTheme="minorEastAsia"/>
        </w:rPr>
        <w:t xml:space="preserve">procedure shall be taken as a baseline to support </w:t>
      </w:r>
      <w:r w:rsidR="00EC4E22">
        <w:rPr>
          <w:rFonts w:eastAsiaTheme="minorEastAsia"/>
        </w:rPr>
        <w:t>I</w:t>
      </w:r>
      <w:r w:rsidR="00EC4E22" w:rsidRPr="009C79F2">
        <w:rPr>
          <w:rFonts w:eastAsiaTheme="minorEastAsia"/>
        </w:rPr>
        <w:t>ntra</w:t>
      </w:r>
      <w:r w:rsidR="00FA217B">
        <w:rPr>
          <w:rFonts w:eastAsiaTheme="minorEastAsia"/>
        </w:rPr>
        <w:t>-</w:t>
      </w:r>
      <w:r w:rsidRPr="009C79F2">
        <w:rPr>
          <w:rFonts w:eastAsiaTheme="minorEastAsia"/>
        </w:rPr>
        <w:t>SN SCG selective activation.</w:t>
      </w:r>
      <w:bookmarkEnd w:id="9"/>
    </w:p>
    <w:p w14:paraId="0749E984" w14:textId="54E0DA24" w:rsidR="0057529E" w:rsidRDefault="0057529E" w:rsidP="00AF3FE3">
      <w:pPr>
        <w:rPr>
          <w:rFonts w:eastAsiaTheme="minorEastAsia"/>
          <w:lang w:eastAsia="zh-CN"/>
        </w:rPr>
      </w:pPr>
    </w:p>
    <w:p w14:paraId="7DCB49DA" w14:textId="02A9F5ED" w:rsidR="00045B6F" w:rsidRDefault="00813AC4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B47BAF">
        <w:rPr>
          <w:rFonts w:eastAsiaTheme="minorEastAsia"/>
          <w:lang w:eastAsia="zh-CN"/>
        </w:rPr>
        <w:t xml:space="preserve">Release 17, </w:t>
      </w:r>
      <w:r w:rsidR="00541CD7">
        <w:rPr>
          <w:rFonts w:eastAsiaTheme="minorEastAsia"/>
          <w:lang w:eastAsia="zh-CN"/>
        </w:rPr>
        <w:t xml:space="preserve">coexistence of different conditional reconfigurations is supported, that UE can be configured with CHO, </w:t>
      </w:r>
      <w:r w:rsidR="00541CD7">
        <w:rPr>
          <w:rFonts w:eastAsiaTheme="minorEastAsia" w:hint="eastAsia"/>
          <w:lang w:eastAsia="zh-CN"/>
        </w:rPr>
        <w:t>intra</w:t>
      </w:r>
      <w:r w:rsidR="00541CD7">
        <w:rPr>
          <w:rFonts w:eastAsiaTheme="minorEastAsia"/>
          <w:lang w:eastAsia="zh-CN"/>
        </w:rPr>
        <w:t xml:space="preserve"> SN CPC</w:t>
      </w:r>
      <w:r w:rsidR="00731C74">
        <w:rPr>
          <w:rFonts w:eastAsiaTheme="minorEastAsia"/>
          <w:lang w:eastAsia="zh-CN"/>
        </w:rPr>
        <w:t xml:space="preserve"> and</w:t>
      </w:r>
      <w:r w:rsidR="00541CD7">
        <w:rPr>
          <w:rFonts w:eastAsiaTheme="minorEastAsia"/>
          <w:lang w:eastAsia="zh-CN"/>
        </w:rPr>
        <w:t xml:space="preserve"> inter SN CPC</w:t>
      </w:r>
      <w:r w:rsidR="00731C74">
        <w:rPr>
          <w:rFonts w:eastAsiaTheme="minorEastAsia"/>
          <w:lang w:eastAsia="zh-CN"/>
        </w:rPr>
        <w:t xml:space="preserve"> at the same time. Similarly, we believe intra SN SCG selective activation can coexist with CHO or inter SN CPC as well</w:t>
      </w:r>
      <w:r w:rsidR="00C45006">
        <w:rPr>
          <w:rFonts w:eastAsiaTheme="minorEastAsia"/>
          <w:lang w:eastAsia="zh-CN"/>
        </w:rPr>
        <w:t>. However</w:t>
      </w:r>
      <w:r w:rsidR="002D008C">
        <w:rPr>
          <w:rFonts w:eastAsiaTheme="minorEastAsia"/>
          <w:lang w:eastAsia="zh-CN"/>
        </w:rPr>
        <w:t xml:space="preserve">, we don’t think </w:t>
      </w:r>
      <w:r w:rsidR="00C602F7">
        <w:rPr>
          <w:rFonts w:eastAsiaTheme="minorEastAsia"/>
          <w:lang w:eastAsia="zh-CN"/>
        </w:rPr>
        <w:t>in any scenario that the SN will configure the UE with intra SN CPC and intra SN SCG activation at the same time</w:t>
      </w:r>
      <w:r w:rsidR="00BA07B6">
        <w:rPr>
          <w:rFonts w:eastAsiaTheme="minorEastAsia"/>
          <w:lang w:eastAsia="zh-CN"/>
        </w:rPr>
        <w:t xml:space="preserve">, since they are more or less </w:t>
      </w:r>
      <w:r w:rsidR="00792ED3">
        <w:rPr>
          <w:rFonts w:eastAsiaTheme="minorEastAsia"/>
          <w:lang w:eastAsia="zh-CN"/>
        </w:rPr>
        <w:t xml:space="preserve">serving the same purpose. Thus, it is suggested that RAN2 does not support the coexistence of intra SN </w:t>
      </w:r>
      <w:r w:rsidR="00E75CD7">
        <w:rPr>
          <w:rFonts w:eastAsiaTheme="minorEastAsia"/>
          <w:lang w:eastAsia="zh-CN"/>
        </w:rPr>
        <w:t xml:space="preserve">SCG selective activation and intra SN CPC. </w:t>
      </w:r>
    </w:p>
    <w:p w14:paraId="4D4C2624" w14:textId="77777777" w:rsidR="00897C5B" w:rsidRDefault="00897C5B" w:rsidP="00AF3FE3">
      <w:pPr>
        <w:rPr>
          <w:rFonts w:eastAsiaTheme="minorEastAsia"/>
          <w:lang w:eastAsia="zh-CN"/>
        </w:rPr>
      </w:pPr>
    </w:p>
    <w:p w14:paraId="142EB871" w14:textId="287647A7" w:rsidR="00045B6F" w:rsidRDefault="00E75CD7" w:rsidP="00045B6F">
      <w:pPr>
        <w:pStyle w:val="Proposal"/>
        <w:rPr>
          <w:rFonts w:eastAsiaTheme="minorEastAsia"/>
        </w:rPr>
      </w:pPr>
      <w:bookmarkStart w:id="10" w:name="_Toc110958201"/>
      <w:r>
        <w:rPr>
          <w:rFonts w:eastAsiaTheme="minorEastAsia"/>
        </w:rPr>
        <w:t xml:space="preserve">RAN2 does not support the coexistence of </w:t>
      </w:r>
      <w:r w:rsidR="00EC4E22">
        <w:rPr>
          <w:rFonts w:eastAsiaTheme="minorEastAsia"/>
        </w:rPr>
        <w:t>I</w:t>
      </w:r>
      <w:r>
        <w:rPr>
          <w:rFonts w:eastAsiaTheme="minorEastAsia"/>
        </w:rPr>
        <w:t>ntra</w:t>
      </w:r>
      <w:r w:rsidR="00EC4E22">
        <w:rPr>
          <w:rFonts w:eastAsiaTheme="minorEastAsia"/>
        </w:rPr>
        <w:t>-</w:t>
      </w:r>
      <w:r>
        <w:rPr>
          <w:rFonts w:eastAsiaTheme="minorEastAsia"/>
        </w:rPr>
        <w:t xml:space="preserve">SN SCG selective activation and </w:t>
      </w:r>
      <w:r w:rsidR="00EC4E22">
        <w:rPr>
          <w:rFonts w:eastAsiaTheme="minorEastAsia"/>
        </w:rPr>
        <w:t>Intra-</w:t>
      </w:r>
      <w:r>
        <w:rPr>
          <w:rFonts w:eastAsiaTheme="minorEastAsia"/>
        </w:rPr>
        <w:t>SN CPC.</w:t>
      </w:r>
      <w:bookmarkEnd w:id="10"/>
    </w:p>
    <w:p w14:paraId="4A447A6C" w14:textId="40195B26" w:rsidR="00824FFD" w:rsidRDefault="00824FFD" w:rsidP="00AF3FE3">
      <w:pPr>
        <w:rPr>
          <w:rFonts w:eastAsiaTheme="minorEastAsia"/>
          <w:lang w:eastAsia="zh-CN"/>
        </w:rPr>
      </w:pPr>
    </w:p>
    <w:p w14:paraId="27CA9972" w14:textId="226D7FAF" w:rsidR="00824FFD" w:rsidRDefault="00824FFD" w:rsidP="00AF3FE3">
      <w:pPr>
        <w:rPr>
          <w:rFonts w:eastAsiaTheme="minorEastAsia"/>
          <w:lang w:eastAsia="zh-CN"/>
        </w:rPr>
      </w:pPr>
    </w:p>
    <w:p w14:paraId="5DC82B2C" w14:textId="632D2594" w:rsidR="00824FFD" w:rsidRDefault="00824FFD" w:rsidP="00AF3FE3">
      <w:pPr>
        <w:rPr>
          <w:rFonts w:eastAsiaTheme="minorEastAsia"/>
          <w:lang w:eastAsia="zh-CN"/>
        </w:rPr>
      </w:pPr>
    </w:p>
    <w:p w14:paraId="56077C80" w14:textId="78401D41" w:rsidR="00824FFD" w:rsidRDefault="00824FFD" w:rsidP="00AF3FE3">
      <w:pPr>
        <w:rPr>
          <w:rFonts w:eastAsiaTheme="minorEastAsia"/>
          <w:lang w:eastAsia="zh-CN"/>
        </w:rPr>
      </w:pPr>
    </w:p>
    <w:p w14:paraId="4223950A" w14:textId="35F30CB9" w:rsidR="00897C5B" w:rsidRDefault="00897C5B" w:rsidP="00897C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2.2 Conditional reconfiguration for SCG selective activation</w:t>
      </w:r>
    </w:p>
    <w:p w14:paraId="4DBC8D2F" w14:textId="7471C081" w:rsidR="0097594B" w:rsidRDefault="00455E17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legacy intra SN CPC, UE will be configured with a set of candidate PSCells within the same SN. Each candidate PSCell will be </w:t>
      </w:r>
      <w:r w:rsidR="00EB0F49">
        <w:rPr>
          <w:rFonts w:eastAsiaTheme="minorEastAsia"/>
          <w:lang w:eastAsia="zh-CN"/>
        </w:rPr>
        <w:t>provided with a</w:t>
      </w:r>
      <w:r w:rsidR="00A3622F">
        <w:rPr>
          <w:rFonts w:eastAsiaTheme="minorEastAsia"/>
          <w:lang w:eastAsia="zh-CN"/>
        </w:rPr>
        <w:t>n</w:t>
      </w:r>
      <w:r w:rsidR="00EB0F49">
        <w:rPr>
          <w:rFonts w:eastAsiaTheme="minorEastAsia"/>
          <w:lang w:eastAsia="zh-CN"/>
        </w:rPr>
        <w:t xml:space="preserve"> execution condition and a RRC reconfiguration. </w:t>
      </w:r>
      <w:r w:rsidR="00A3622F">
        <w:rPr>
          <w:rFonts w:eastAsiaTheme="minorEastAsia"/>
          <w:lang w:eastAsia="zh-CN"/>
        </w:rPr>
        <w:t xml:space="preserve">Both the execution condition and RRC reconfiguration are </w:t>
      </w:r>
      <w:r w:rsidR="00CC72CA">
        <w:rPr>
          <w:rFonts w:eastAsiaTheme="minorEastAsia"/>
          <w:lang w:eastAsia="zh-CN"/>
        </w:rPr>
        <w:t>generated taking the current source PSCell as the reference</w:t>
      </w:r>
      <w:r w:rsidR="00CB2DBF">
        <w:rPr>
          <w:rFonts w:eastAsiaTheme="minorEastAsia"/>
          <w:lang w:eastAsia="zh-CN"/>
        </w:rPr>
        <w:t>, for example:</w:t>
      </w:r>
    </w:p>
    <w:p w14:paraId="131052E6" w14:textId="3DB46E1C" w:rsidR="00185AB1" w:rsidRPr="00CB2DBF" w:rsidRDefault="00CB2DBF" w:rsidP="00CB2DBF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85AB1" w:rsidRPr="00CB2DBF">
        <w:rPr>
          <w:rFonts w:eastAsiaTheme="minorEastAsia"/>
          <w:lang w:eastAsia="zh-CN"/>
        </w:rPr>
        <w:t xml:space="preserve">he execution condition </w:t>
      </w:r>
      <w:r w:rsidR="00CF3CCC" w:rsidRPr="00CB2DBF">
        <w:rPr>
          <w:rFonts w:eastAsiaTheme="minorEastAsia"/>
          <w:lang w:eastAsia="zh-CN"/>
        </w:rPr>
        <w:t xml:space="preserve">for a candidate PSCell </w:t>
      </w:r>
      <w:r w:rsidR="00185AB1" w:rsidRPr="00CB2DBF">
        <w:rPr>
          <w:rFonts w:eastAsiaTheme="minorEastAsia"/>
          <w:lang w:eastAsia="zh-CN"/>
        </w:rPr>
        <w:t xml:space="preserve">could be a </w:t>
      </w:r>
      <w:r w:rsidR="00CF3CCC" w:rsidRPr="00CB2DBF">
        <w:rPr>
          <w:rFonts w:eastAsiaTheme="minorEastAsia"/>
          <w:lang w:eastAsia="zh-CN"/>
        </w:rPr>
        <w:t xml:space="preserve">CondEvent A3 that UE will switch to the candidate PSCell if it becomes amount of offset better than the source PSCell. </w:t>
      </w:r>
    </w:p>
    <w:p w14:paraId="7C111A2B" w14:textId="48145186" w:rsidR="00CF7767" w:rsidRPr="00E4319E" w:rsidRDefault="00CB2DBF" w:rsidP="00AF3FE3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CB2DBF">
        <w:rPr>
          <w:rFonts w:eastAsiaTheme="minorEastAsia"/>
          <w:lang w:eastAsia="zh-CN"/>
        </w:rPr>
        <w:t>Also, the RRC reconfiguration</w:t>
      </w:r>
      <w:r w:rsidR="007D4719">
        <w:rPr>
          <w:rFonts w:eastAsiaTheme="minorEastAsia"/>
          <w:lang w:eastAsia="zh-CN"/>
        </w:rPr>
        <w:t xml:space="preserve"> for a candidate PSCell</w:t>
      </w:r>
      <w:r w:rsidRPr="00CB2DBF">
        <w:rPr>
          <w:rFonts w:eastAsiaTheme="minorEastAsia"/>
          <w:lang w:eastAsia="zh-CN"/>
        </w:rPr>
        <w:t xml:space="preserve"> could be a delta configuration taking the source PSCell configuration as the reference. </w:t>
      </w:r>
    </w:p>
    <w:p w14:paraId="1CE4569A" w14:textId="77777777" w:rsidR="00FF685F" w:rsidRPr="00FF685F" w:rsidRDefault="00FF685F" w:rsidP="00FF685F">
      <w:pPr>
        <w:keepNext/>
        <w:keepLines/>
        <w:spacing w:before="60"/>
        <w:jc w:val="center"/>
        <w:rPr>
          <w:b/>
          <w:bCs/>
          <w:i/>
          <w:iCs/>
          <w:lang w:eastAsia="ja-JP"/>
        </w:rPr>
      </w:pPr>
      <w:r w:rsidRPr="00FF685F">
        <w:rPr>
          <w:b/>
          <w:bCs/>
          <w:i/>
          <w:iCs/>
          <w:lang w:eastAsia="ja-JP"/>
        </w:rPr>
        <w:t xml:space="preserve">CondReconfigToAddModList </w:t>
      </w:r>
      <w:r w:rsidRPr="00FF685F">
        <w:rPr>
          <w:b/>
          <w:lang w:eastAsia="ja-JP"/>
        </w:rPr>
        <w:t>information element</w:t>
      </w:r>
    </w:p>
    <w:p w14:paraId="7EDB050B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color w:val="808080"/>
          <w:sz w:val="16"/>
        </w:rPr>
        <w:t>-- ASN1START</w:t>
      </w:r>
    </w:p>
    <w:p w14:paraId="335D728E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color w:val="808080"/>
          <w:sz w:val="16"/>
        </w:rPr>
        <w:t>-- TAG-CONDRECONFIGTOADDMODLIST-START</w:t>
      </w:r>
    </w:p>
    <w:p w14:paraId="2300794B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A0591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CondReconfigToAddModList-r16 ::= </w:t>
      </w:r>
      <w:r w:rsidRPr="00FF685F">
        <w:rPr>
          <w:rFonts w:ascii="Courier New" w:hAnsi="Courier New"/>
          <w:noProof/>
          <w:color w:val="993366"/>
          <w:sz w:val="16"/>
        </w:rPr>
        <w:t>SEQUENCE</w:t>
      </w:r>
      <w:r w:rsidRPr="00FF685F">
        <w:rPr>
          <w:rFonts w:ascii="Courier New" w:hAnsi="Courier New"/>
          <w:noProof/>
          <w:sz w:val="16"/>
        </w:rPr>
        <w:t xml:space="preserve"> (</w:t>
      </w:r>
      <w:r w:rsidRPr="00FF685F">
        <w:rPr>
          <w:rFonts w:ascii="Courier New" w:hAnsi="Courier New"/>
          <w:noProof/>
          <w:color w:val="993366"/>
          <w:sz w:val="16"/>
        </w:rPr>
        <w:t>SIZE</w:t>
      </w:r>
      <w:r w:rsidRPr="00FF685F">
        <w:rPr>
          <w:rFonts w:ascii="Courier New" w:hAnsi="Courier New"/>
          <w:noProof/>
          <w:sz w:val="16"/>
        </w:rPr>
        <w:t xml:space="preserve"> (1.. maxNrofCondCells-r16))</w:t>
      </w:r>
      <w:r w:rsidRPr="00FF685F">
        <w:rPr>
          <w:rFonts w:ascii="Courier New" w:hAnsi="Courier New"/>
          <w:noProof/>
          <w:color w:val="993366"/>
          <w:sz w:val="16"/>
        </w:rPr>
        <w:t xml:space="preserve"> OF</w:t>
      </w:r>
      <w:r w:rsidRPr="00FF685F">
        <w:rPr>
          <w:rFonts w:ascii="Courier New" w:hAnsi="Courier New"/>
          <w:noProof/>
          <w:sz w:val="16"/>
        </w:rPr>
        <w:t xml:space="preserve"> CondReconfigToAddMod-r16</w:t>
      </w:r>
    </w:p>
    <w:p w14:paraId="20F464EB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D04BA9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CondReconfigToAddMod-r16 ::=     </w:t>
      </w:r>
      <w:r w:rsidRPr="00FF685F">
        <w:rPr>
          <w:rFonts w:ascii="Courier New" w:hAnsi="Courier New"/>
          <w:noProof/>
          <w:color w:val="993366"/>
          <w:sz w:val="16"/>
        </w:rPr>
        <w:t>SEQUENCE</w:t>
      </w:r>
      <w:r w:rsidRPr="00FF685F">
        <w:rPr>
          <w:rFonts w:ascii="Courier New" w:hAnsi="Courier New"/>
          <w:noProof/>
          <w:sz w:val="16"/>
        </w:rPr>
        <w:t xml:space="preserve"> {</w:t>
      </w:r>
    </w:p>
    <w:p w14:paraId="03F36665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condReconfigId-r16               CondReconfigId-r16,</w:t>
      </w:r>
    </w:p>
    <w:p w14:paraId="2BABD58F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condExecutionCond-r16            </w:t>
      </w:r>
      <w:r w:rsidRPr="00FF685F">
        <w:rPr>
          <w:rFonts w:ascii="Courier New" w:hAnsi="Courier New"/>
          <w:noProof/>
          <w:color w:val="993366"/>
          <w:sz w:val="16"/>
        </w:rPr>
        <w:t>SEQUENCE</w:t>
      </w:r>
      <w:r w:rsidRPr="00FF685F">
        <w:rPr>
          <w:rFonts w:ascii="Courier New" w:hAnsi="Courier New"/>
          <w:noProof/>
          <w:sz w:val="16"/>
        </w:rPr>
        <w:t xml:space="preserve"> (</w:t>
      </w:r>
      <w:r w:rsidRPr="00FF685F">
        <w:rPr>
          <w:rFonts w:ascii="Courier New" w:hAnsi="Courier New"/>
          <w:noProof/>
          <w:color w:val="993366"/>
          <w:sz w:val="16"/>
        </w:rPr>
        <w:t>SIZE</w:t>
      </w:r>
      <w:r w:rsidRPr="00FF685F">
        <w:rPr>
          <w:rFonts w:ascii="Courier New" w:hAnsi="Courier New"/>
          <w:noProof/>
          <w:sz w:val="16"/>
        </w:rPr>
        <w:t xml:space="preserve"> (1..2))</w:t>
      </w:r>
      <w:r w:rsidRPr="00FF685F">
        <w:rPr>
          <w:rFonts w:ascii="Courier New" w:hAnsi="Courier New"/>
          <w:noProof/>
          <w:color w:val="993366"/>
          <w:sz w:val="16"/>
        </w:rPr>
        <w:t xml:space="preserve"> OF</w:t>
      </w:r>
      <w:r w:rsidRPr="00FF685F">
        <w:rPr>
          <w:rFonts w:ascii="Courier New" w:hAnsi="Courier New"/>
          <w:noProof/>
          <w:sz w:val="16"/>
        </w:rPr>
        <w:t xml:space="preserve"> MeasId                      </w:t>
      </w:r>
      <w:r w:rsidRPr="00FF685F">
        <w:rPr>
          <w:rFonts w:ascii="Courier New" w:hAnsi="Courier New"/>
          <w:noProof/>
          <w:color w:val="993366"/>
          <w:sz w:val="16"/>
        </w:rPr>
        <w:t>OPTIONAL</w:t>
      </w:r>
      <w:r w:rsidRPr="00FF685F">
        <w:rPr>
          <w:rFonts w:ascii="Courier New" w:hAnsi="Courier New"/>
          <w:noProof/>
          <w:sz w:val="16"/>
        </w:rPr>
        <w:t xml:space="preserve">,    </w:t>
      </w:r>
      <w:r w:rsidRPr="00FF685F">
        <w:rPr>
          <w:rFonts w:ascii="Courier New" w:hAnsi="Courier New"/>
          <w:noProof/>
          <w:color w:val="808080"/>
          <w:sz w:val="16"/>
        </w:rPr>
        <w:t>-- Need M</w:t>
      </w:r>
    </w:p>
    <w:p w14:paraId="7A2C9082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condRRCReconfig-r16              </w:t>
      </w:r>
      <w:r w:rsidRPr="00FF685F">
        <w:rPr>
          <w:rFonts w:ascii="Courier New" w:hAnsi="Courier New"/>
          <w:noProof/>
          <w:color w:val="993366"/>
          <w:sz w:val="16"/>
        </w:rPr>
        <w:t>OCTET</w:t>
      </w:r>
      <w:r w:rsidRPr="00FF685F">
        <w:rPr>
          <w:rFonts w:ascii="Courier New" w:hAnsi="Courier New"/>
          <w:noProof/>
          <w:sz w:val="16"/>
        </w:rPr>
        <w:t xml:space="preserve"> </w:t>
      </w:r>
      <w:r w:rsidRPr="00FF685F">
        <w:rPr>
          <w:rFonts w:ascii="Courier New" w:hAnsi="Courier New"/>
          <w:noProof/>
          <w:color w:val="993366"/>
          <w:sz w:val="16"/>
        </w:rPr>
        <w:t>STRING</w:t>
      </w:r>
      <w:r w:rsidRPr="00FF685F">
        <w:rPr>
          <w:rFonts w:ascii="Courier New" w:hAnsi="Courier New"/>
          <w:noProof/>
          <w:sz w:val="16"/>
        </w:rPr>
        <w:t xml:space="preserve"> (CONTAINING RRCReconfiguration)          </w:t>
      </w:r>
      <w:r w:rsidRPr="00FF685F">
        <w:rPr>
          <w:rFonts w:ascii="Courier New" w:hAnsi="Courier New"/>
          <w:noProof/>
          <w:color w:val="993366"/>
          <w:sz w:val="16"/>
        </w:rPr>
        <w:t>OPTIONAL</w:t>
      </w:r>
      <w:r w:rsidRPr="00FF685F">
        <w:rPr>
          <w:rFonts w:ascii="Courier New" w:hAnsi="Courier New"/>
          <w:noProof/>
          <w:sz w:val="16"/>
        </w:rPr>
        <w:t xml:space="preserve">,    </w:t>
      </w:r>
      <w:r w:rsidRPr="00FF685F">
        <w:rPr>
          <w:rFonts w:ascii="Courier New" w:hAnsi="Courier New"/>
          <w:noProof/>
          <w:color w:val="808080"/>
          <w:sz w:val="16"/>
        </w:rPr>
        <w:t>-- Cond condReconfigAdd</w:t>
      </w:r>
    </w:p>
    <w:p w14:paraId="1AB0C8F5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...,</w:t>
      </w:r>
    </w:p>
    <w:p w14:paraId="0B1A310E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[[</w:t>
      </w:r>
    </w:p>
    <w:p w14:paraId="06D89598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condExecutionCondSCG-r17         </w:t>
      </w:r>
      <w:r w:rsidRPr="00FF685F">
        <w:rPr>
          <w:rFonts w:ascii="Courier New" w:hAnsi="Courier New"/>
          <w:noProof/>
          <w:color w:val="993366"/>
          <w:sz w:val="16"/>
        </w:rPr>
        <w:t>OCTET</w:t>
      </w:r>
      <w:r w:rsidRPr="00FF685F">
        <w:rPr>
          <w:rFonts w:ascii="Courier New" w:hAnsi="Courier New"/>
          <w:noProof/>
          <w:sz w:val="16"/>
        </w:rPr>
        <w:t xml:space="preserve"> </w:t>
      </w:r>
      <w:r w:rsidRPr="00FF685F">
        <w:rPr>
          <w:rFonts w:ascii="Courier New" w:hAnsi="Courier New"/>
          <w:noProof/>
          <w:color w:val="993366"/>
          <w:sz w:val="16"/>
        </w:rPr>
        <w:t>STRING</w:t>
      </w:r>
      <w:r w:rsidRPr="00FF685F">
        <w:rPr>
          <w:rFonts w:ascii="Courier New" w:hAnsi="Courier New"/>
          <w:noProof/>
          <w:sz w:val="16"/>
        </w:rPr>
        <w:t xml:space="preserve"> (CONTAINING CondReconfigExecCondSCG-r17) </w:t>
      </w:r>
      <w:r w:rsidRPr="00FF685F">
        <w:rPr>
          <w:rFonts w:ascii="Courier New" w:hAnsi="Courier New"/>
          <w:noProof/>
          <w:color w:val="993366"/>
          <w:sz w:val="16"/>
        </w:rPr>
        <w:t>OPTIONAL</w:t>
      </w:r>
      <w:r w:rsidRPr="00FF685F">
        <w:rPr>
          <w:rFonts w:ascii="Courier New" w:hAnsi="Courier New"/>
          <w:noProof/>
          <w:sz w:val="16"/>
        </w:rPr>
        <w:t xml:space="preserve">     </w:t>
      </w:r>
      <w:r w:rsidRPr="00FF685F">
        <w:rPr>
          <w:rFonts w:ascii="Courier New" w:hAnsi="Courier New"/>
          <w:noProof/>
          <w:color w:val="808080"/>
          <w:sz w:val="16"/>
        </w:rPr>
        <w:t>-- Need M</w:t>
      </w:r>
    </w:p>
    <w:p w14:paraId="3DEFA1D7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    ]]</w:t>
      </w:r>
    </w:p>
    <w:p w14:paraId="2D2082BC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>}</w:t>
      </w:r>
    </w:p>
    <w:p w14:paraId="534420AA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A606B3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F685F">
        <w:rPr>
          <w:rFonts w:ascii="Courier New" w:hAnsi="Courier New"/>
          <w:noProof/>
          <w:sz w:val="16"/>
        </w:rPr>
        <w:t xml:space="preserve">CondReconfigExecCondSCG-r17 ::=  </w:t>
      </w:r>
      <w:r w:rsidRPr="00FF685F">
        <w:rPr>
          <w:rFonts w:ascii="Courier New" w:hAnsi="Courier New"/>
          <w:noProof/>
          <w:color w:val="993366"/>
          <w:sz w:val="16"/>
        </w:rPr>
        <w:t>SEQUENCE</w:t>
      </w:r>
      <w:r w:rsidRPr="00FF685F">
        <w:rPr>
          <w:rFonts w:ascii="Courier New" w:hAnsi="Courier New"/>
          <w:noProof/>
          <w:sz w:val="16"/>
        </w:rPr>
        <w:t xml:space="preserve"> (</w:t>
      </w:r>
      <w:r w:rsidRPr="00FF685F">
        <w:rPr>
          <w:rFonts w:ascii="Courier New" w:hAnsi="Courier New"/>
          <w:noProof/>
          <w:color w:val="993366"/>
          <w:sz w:val="16"/>
        </w:rPr>
        <w:t>SIZE</w:t>
      </w:r>
      <w:r w:rsidRPr="00FF685F">
        <w:rPr>
          <w:rFonts w:ascii="Courier New" w:hAnsi="Courier New"/>
          <w:noProof/>
          <w:sz w:val="16"/>
        </w:rPr>
        <w:t xml:space="preserve"> (1..2))</w:t>
      </w:r>
      <w:r w:rsidRPr="00FF685F">
        <w:rPr>
          <w:rFonts w:ascii="Courier New" w:hAnsi="Courier New"/>
          <w:noProof/>
          <w:color w:val="993366"/>
          <w:sz w:val="16"/>
        </w:rPr>
        <w:t xml:space="preserve"> OF</w:t>
      </w:r>
      <w:r w:rsidRPr="00FF685F">
        <w:rPr>
          <w:rFonts w:ascii="Courier New" w:hAnsi="Courier New"/>
          <w:noProof/>
          <w:sz w:val="16"/>
        </w:rPr>
        <w:t xml:space="preserve"> MeasId</w:t>
      </w:r>
    </w:p>
    <w:p w14:paraId="375C0547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33F32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color w:val="808080"/>
          <w:sz w:val="16"/>
        </w:rPr>
        <w:t>-- TAG-CONDRECONFIGTOADDMODLIST-STOP</w:t>
      </w:r>
    </w:p>
    <w:p w14:paraId="0EDC492B" w14:textId="77777777" w:rsidR="00FF685F" w:rsidRPr="00FF685F" w:rsidRDefault="00FF685F" w:rsidP="00FF68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FF685F">
        <w:rPr>
          <w:rFonts w:ascii="Courier New" w:hAnsi="Courier New"/>
          <w:noProof/>
          <w:color w:val="808080"/>
          <w:sz w:val="16"/>
        </w:rPr>
        <w:t>-- ASN1STOP</w:t>
      </w:r>
    </w:p>
    <w:p w14:paraId="53856147" w14:textId="4BBD60F1" w:rsidR="0097594B" w:rsidRDefault="0097594B" w:rsidP="00AF3FE3">
      <w:pPr>
        <w:rPr>
          <w:rFonts w:eastAsiaTheme="minorEastAsia"/>
          <w:lang w:eastAsia="zh-CN"/>
        </w:rPr>
      </w:pPr>
    </w:p>
    <w:p w14:paraId="3B3CE241" w14:textId="04A3CCF1" w:rsidR="00FF685F" w:rsidRDefault="00E4319E" w:rsidP="00AF3F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Ideally, the configuration </w:t>
      </w:r>
      <w:r w:rsidR="0048536D">
        <w:rPr>
          <w:rFonts w:eastAsiaTheme="minorEastAsia"/>
          <w:lang w:eastAsia="zh-CN"/>
        </w:rPr>
        <w:t xml:space="preserve">for SCG </w:t>
      </w:r>
      <w:r w:rsidR="00D3585C">
        <w:rPr>
          <w:rFonts w:eastAsiaTheme="minorEastAsia"/>
          <w:lang w:eastAsia="zh-CN"/>
        </w:rPr>
        <w:t xml:space="preserve">selective </w:t>
      </w:r>
      <w:r w:rsidR="0048536D">
        <w:rPr>
          <w:rFonts w:eastAsiaTheme="minorEastAsia"/>
          <w:lang w:eastAsia="zh-CN"/>
        </w:rPr>
        <w:t xml:space="preserve">activation could reuse the same RRC signalling for </w:t>
      </w:r>
      <w:r w:rsidR="001176E9">
        <w:rPr>
          <w:rFonts w:eastAsiaTheme="minorEastAsia"/>
          <w:lang w:eastAsia="zh-CN"/>
        </w:rPr>
        <w:t xml:space="preserve">intra SN CPC as much as possible. </w:t>
      </w:r>
      <w:r w:rsidR="00F80CAF">
        <w:rPr>
          <w:rFonts w:eastAsiaTheme="minorEastAsia" w:hint="eastAsia"/>
          <w:lang w:eastAsia="zh-CN"/>
        </w:rPr>
        <w:t>Howe</w:t>
      </w:r>
      <w:r w:rsidR="00F80CAF">
        <w:rPr>
          <w:rFonts w:eastAsiaTheme="minorEastAsia"/>
          <w:lang w:eastAsia="zh-CN"/>
        </w:rPr>
        <w:t xml:space="preserve">ver, at </w:t>
      </w:r>
      <w:r w:rsidR="00476999">
        <w:rPr>
          <w:rFonts w:eastAsiaTheme="minorEastAsia"/>
          <w:lang w:eastAsia="zh-CN"/>
        </w:rPr>
        <w:t>least three issues related to the conditional reconfiguration provision need to be discussed:</w:t>
      </w:r>
    </w:p>
    <w:p w14:paraId="09137CF0" w14:textId="379C9B1C" w:rsidR="00476999" w:rsidRDefault="00476999" w:rsidP="00476999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1: </w:t>
      </w:r>
      <w:r w:rsidR="00FA7D72">
        <w:rPr>
          <w:rFonts w:eastAsiaTheme="minorEastAsia"/>
          <w:lang w:eastAsia="zh-CN"/>
        </w:rPr>
        <w:t xml:space="preserve">How to indicate </w:t>
      </w:r>
      <w:r w:rsidR="00BE1EEE">
        <w:rPr>
          <w:rFonts w:eastAsiaTheme="minorEastAsia"/>
          <w:lang w:eastAsia="zh-CN"/>
        </w:rPr>
        <w:t xml:space="preserve">the UE that some conditional reconfiguration is for SCG </w:t>
      </w:r>
      <w:r w:rsidR="00D3585C">
        <w:rPr>
          <w:rFonts w:eastAsiaTheme="minorEastAsia"/>
          <w:lang w:eastAsia="zh-CN"/>
        </w:rPr>
        <w:t xml:space="preserve">selective </w:t>
      </w:r>
      <w:r w:rsidR="00BE1EEE">
        <w:rPr>
          <w:rFonts w:eastAsiaTheme="minorEastAsia"/>
          <w:lang w:eastAsia="zh-CN"/>
        </w:rPr>
        <w:t xml:space="preserve">activation, that </w:t>
      </w:r>
      <w:r w:rsidR="00F335AF">
        <w:rPr>
          <w:rFonts w:eastAsiaTheme="minorEastAsia"/>
          <w:lang w:eastAsia="zh-CN"/>
        </w:rPr>
        <w:t xml:space="preserve">shall not be released after PSCell </w:t>
      </w:r>
      <w:r w:rsidR="000E51E6">
        <w:rPr>
          <w:rFonts w:eastAsiaTheme="minorEastAsia"/>
          <w:lang w:eastAsia="zh-CN"/>
        </w:rPr>
        <w:t>change</w:t>
      </w:r>
      <w:r w:rsidR="00F335AF">
        <w:rPr>
          <w:rFonts w:eastAsiaTheme="minorEastAsia"/>
          <w:lang w:eastAsia="zh-CN"/>
        </w:rPr>
        <w:t xml:space="preserve"> execution.</w:t>
      </w:r>
    </w:p>
    <w:p w14:paraId="66089A7D" w14:textId="18F7BB43" w:rsidR="000F60FF" w:rsidRDefault="000F60FF" w:rsidP="00476999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2: </w:t>
      </w:r>
      <w:r w:rsidR="00944311">
        <w:rPr>
          <w:rFonts w:eastAsiaTheme="minorEastAsia"/>
          <w:lang w:eastAsia="zh-CN"/>
        </w:rPr>
        <w:t xml:space="preserve">If the initial source PSCell can be </w:t>
      </w:r>
      <w:r w:rsidR="008D768A">
        <w:rPr>
          <w:rFonts w:eastAsiaTheme="minorEastAsia"/>
          <w:lang w:eastAsia="zh-CN"/>
        </w:rPr>
        <w:t xml:space="preserve">configured as one candidate PSCell for SCG </w:t>
      </w:r>
      <w:r w:rsidR="00D3585C">
        <w:rPr>
          <w:rFonts w:eastAsiaTheme="minorEastAsia"/>
          <w:lang w:eastAsia="zh-CN"/>
        </w:rPr>
        <w:t xml:space="preserve">selective </w:t>
      </w:r>
      <w:r w:rsidR="008D768A">
        <w:rPr>
          <w:rFonts w:eastAsiaTheme="minorEastAsia"/>
          <w:lang w:eastAsia="zh-CN"/>
        </w:rPr>
        <w:t>activation.</w:t>
      </w:r>
    </w:p>
    <w:p w14:paraId="09D96E0D" w14:textId="001EB780" w:rsidR="00F335AF" w:rsidRDefault="00F335AF" w:rsidP="00476999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</w:t>
      </w:r>
      <w:r w:rsidR="000F60FF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How to configure </w:t>
      </w:r>
      <w:r w:rsidR="00772C89">
        <w:rPr>
          <w:rFonts w:eastAsiaTheme="minorEastAsia"/>
          <w:lang w:eastAsia="zh-CN"/>
        </w:rPr>
        <w:t>the execution for the source/candidate PSCell</w:t>
      </w:r>
      <w:r w:rsidR="00F91DEE">
        <w:rPr>
          <w:rFonts w:eastAsiaTheme="minorEastAsia"/>
          <w:lang w:eastAsia="zh-CN"/>
        </w:rPr>
        <w:t xml:space="preserve"> for SCG </w:t>
      </w:r>
      <w:r w:rsidR="00D3585C">
        <w:rPr>
          <w:rFonts w:eastAsiaTheme="minorEastAsia"/>
          <w:lang w:eastAsia="zh-CN"/>
        </w:rPr>
        <w:t xml:space="preserve">selective </w:t>
      </w:r>
      <w:r w:rsidR="00F91DEE">
        <w:rPr>
          <w:rFonts w:eastAsiaTheme="minorEastAsia"/>
          <w:lang w:eastAsia="zh-CN"/>
        </w:rPr>
        <w:t>activation considering any of them could be a source PSCell</w:t>
      </w:r>
      <w:r w:rsidR="00D160D6">
        <w:rPr>
          <w:rFonts w:eastAsiaTheme="minorEastAsia"/>
          <w:lang w:eastAsia="zh-CN"/>
        </w:rPr>
        <w:t>.</w:t>
      </w:r>
    </w:p>
    <w:p w14:paraId="3C0E3C67" w14:textId="4B13164B" w:rsidR="00D160D6" w:rsidRDefault="00D160D6" w:rsidP="00476999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</w:t>
      </w:r>
      <w:r w:rsidR="000F60FF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: How to configure the RRC reconfiguration for the candidate PSCell for SCG </w:t>
      </w:r>
      <w:r w:rsidR="00D3585C">
        <w:rPr>
          <w:rFonts w:eastAsiaTheme="minorEastAsia"/>
          <w:lang w:eastAsia="zh-CN"/>
        </w:rPr>
        <w:t xml:space="preserve">selective </w:t>
      </w:r>
      <w:r>
        <w:rPr>
          <w:rFonts w:eastAsiaTheme="minorEastAsia"/>
          <w:lang w:eastAsia="zh-CN"/>
        </w:rPr>
        <w:t>activation</w:t>
      </w:r>
      <w:r w:rsidR="00B032DA">
        <w:rPr>
          <w:rFonts w:eastAsiaTheme="minorEastAsia"/>
          <w:lang w:eastAsia="zh-CN"/>
        </w:rPr>
        <w:t xml:space="preserve"> considering </w:t>
      </w:r>
      <w:r w:rsidR="008528A5">
        <w:rPr>
          <w:rFonts w:eastAsiaTheme="minorEastAsia"/>
          <w:lang w:eastAsia="zh-CN"/>
        </w:rPr>
        <w:t>any of them could be a source PSCell.</w:t>
      </w:r>
    </w:p>
    <w:p w14:paraId="50F12385" w14:textId="4FBF2984" w:rsidR="008528A5" w:rsidRDefault="008528A5" w:rsidP="008528A5">
      <w:pPr>
        <w:rPr>
          <w:rFonts w:eastAsiaTheme="minorEastAsia"/>
          <w:lang w:eastAsia="zh-CN"/>
        </w:rPr>
      </w:pPr>
    </w:p>
    <w:p w14:paraId="4FA7FDBD" w14:textId="364B2B91" w:rsidR="00415C50" w:rsidRPr="008528A5" w:rsidRDefault="008528A5" w:rsidP="008528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issue#1</w:t>
      </w:r>
      <w:r w:rsidR="007D202B">
        <w:rPr>
          <w:rFonts w:eastAsiaTheme="minorEastAsia"/>
          <w:lang w:eastAsia="zh-CN"/>
        </w:rPr>
        <w:t>, it could be resolved by introducing a new indicator in the conditional reconfi</w:t>
      </w:r>
      <w:r w:rsidR="00D9378F">
        <w:rPr>
          <w:rFonts w:eastAsiaTheme="minorEastAsia"/>
          <w:lang w:eastAsia="zh-CN"/>
        </w:rPr>
        <w:t>guration for each candidate PSCell</w:t>
      </w:r>
      <w:r w:rsidR="00CC1F06">
        <w:rPr>
          <w:rFonts w:eastAsiaTheme="minorEastAsia"/>
          <w:lang w:eastAsia="zh-CN"/>
        </w:rPr>
        <w:t xml:space="preserve"> that </w:t>
      </w:r>
      <w:r w:rsidR="000E51E6">
        <w:rPr>
          <w:rFonts w:eastAsiaTheme="minorEastAsia"/>
          <w:lang w:eastAsia="zh-CN"/>
        </w:rPr>
        <w:t xml:space="preserve">the conditional reconfiguration is for SCG selective activation thus shall not be released after PSCell change execution. </w:t>
      </w:r>
    </w:p>
    <w:p w14:paraId="260192CA" w14:textId="204F07F8" w:rsidR="00131BD5" w:rsidRDefault="00DB4878" w:rsidP="00131BD5">
      <w:pPr>
        <w:pStyle w:val="Proposal"/>
        <w:rPr>
          <w:rFonts w:eastAsiaTheme="minorEastAsia"/>
        </w:rPr>
      </w:pPr>
      <w:bookmarkStart w:id="11" w:name="_Toc110958202"/>
      <w:r>
        <w:rPr>
          <w:rFonts w:eastAsiaTheme="minorEastAsia"/>
        </w:rPr>
        <w:t xml:space="preserve">In the </w:t>
      </w:r>
      <w:r w:rsidR="00B81C32">
        <w:rPr>
          <w:rFonts w:eastAsiaTheme="minorEastAsia"/>
        </w:rPr>
        <w:t xml:space="preserve">RRC </w:t>
      </w:r>
      <w:r>
        <w:rPr>
          <w:rFonts w:eastAsiaTheme="minorEastAsia"/>
        </w:rPr>
        <w:t>conditional recon</w:t>
      </w:r>
      <w:r w:rsidR="00B81C32">
        <w:rPr>
          <w:rFonts w:eastAsiaTheme="minorEastAsia"/>
        </w:rPr>
        <w:t xml:space="preserve">figuration message, SN indicates </w:t>
      </w:r>
      <w:r w:rsidR="00F92C74">
        <w:rPr>
          <w:rFonts w:eastAsiaTheme="minorEastAsia"/>
        </w:rPr>
        <w:t xml:space="preserve">if </w:t>
      </w:r>
      <w:r w:rsidR="005D486B">
        <w:rPr>
          <w:rFonts w:eastAsiaTheme="minorEastAsia"/>
        </w:rPr>
        <w:t>one</w:t>
      </w:r>
      <w:r w:rsidR="00CB2A00">
        <w:rPr>
          <w:rFonts w:eastAsiaTheme="minorEastAsia"/>
        </w:rPr>
        <w:t xml:space="preserve"> conditional reconfiguration shall be kept after PSCell change execution</w:t>
      </w:r>
      <w:r w:rsidR="005D486B">
        <w:rPr>
          <w:rFonts w:eastAsiaTheme="minorEastAsia"/>
        </w:rPr>
        <w:t>.</w:t>
      </w:r>
      <w:bookmarkEnd w:id="11"/>
      <w:r w:rsidR="005D486B">
        <w:rPr>
          <w:rFonts w:eastAsiaTheme="minorEastAsia"/>
        </w:rPr>
        <w:t xml:space="preserve"> </w:t>
      </w:r>
    </w:p>
    <w:p w14:paraId="7C22D436" w14:textId="43E442D8" w:rsidR="005D486B" w:rsidRDefault="005D486B" w:rsidP="005D486B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4C803EB2" w14:textId="54ADD1EF" w:rsidR="008D768A" w:rsidRDefault="00790DBD" w:rsidP="00790DBD">
      <w:pPr>
        <w:rPr>
          <w:rFonts w:eastAsiaTheme="minorEastAsia"/>
        </w:rPr>
      </w:pPr>
      <w:r>
        <w:rPr>
          <w:rFonts w:eastAsiaTheme="minorEastAsia"/>
        </w:rPr>
        <w:t xml:space="preserve">For issue#2, </w:t>
      </w:r>
      <w:r w:rsidR="00FF14BD">
        <w:rPr>
          <w:rFonts w:eastAsiaTheme="minorEastAsia"/>
        </w:rPr>
        <w:t xml:space="preserve">it seems natural to us </w:t>
      </w:r>
      <w:r w:rsidR="00667BF1">
        <w:rPr>
          <w:rFonts w:eastAsiaTheme="minorEastAsia"/>
        </w:rPr>
        <w:t xml:space="preserve">to involve the initial source PSCell </w:t>
      </w:r>
      <w:r w:rsidR="00285549">
        <w:rPr>
          <w:rFonts w:eastAsiaTheme="minorEastAsia"/>
        </w:rPr>
        <w:t>in the subsequent SCG</w:t>
      </w:r>
      <w:r w:rsidR="00737D68">
        <w:rPr>
          <w:rFonts w:eastAsiaTheme="minorEastAsia"/>
        </w:rPr>
        <w:t xml:space="preserve"> selective</w:t>
      </w:r>
      <w:r w:rsidR="00285549">
        <w:rPr>
          <w:rFonts w:eastAsiaTheme="minorEastAsia"/>
        </w:rPr>
        <w:t xml:space="preserve"> activation. In one scenario, UE may move back to the initial source PSCell after moving to another candidate PSCell. </w:t>
      </w:r>
      <w:r w:rsidR="004630F3">
        <w:rPr>
          <w:rFonts w:eastAsiaTheme="minorEastAsia"/>
        </w:rPr>
        <w:t xml:space="preserve">In legacy </w:t>
      </w:r>
      <w:r w:rsidR="007E50FA">
        <w:rPr>
          <w:rFonts w:eastAsiaTheme="minorEastAsia"/>
        </w:rPr>
        <w:t xml:space="preserve">intra SN CPC, the conditional reconfigurations are only provided for candidate PSCells, RAN2 may need to further work on </w:t>
      </w:r>
      <w:r w:rsidR="00FD0A26">
        <w:rPr>
          <w:rFonts w:eastAsiaTheme="minorEastAsia"/>
        </w:rPr>
        <w:t xml:space="preserve">how to provide conditional reconfigurations for </w:t>
      </w:r>
      <w:r w:rsidR="00737D68">
        <w:rPr>
          <w:rFonts w:eastAsiaTheme="minorEastAsia"/>
        </w:rPr>
        <w:t>the initial source PSCell for the sake of SCG selective activation.</w:t>
      </w:r>
    </w:p>
    <w:p w14:paraId="26E53A2D" w14:textId="2B5BA23B" w:rsidR="00790DBD" w:rsidRDefault="00D30A38" w:rsidP="00737D68">
      <w:pPr>
        <w:pStyle w:val="Proposal"/>
        <w:rPr>
          <w:rFonts w:eastAsiaTheme="minorEastAsia"/>
        </w:rPr>
      </w:pPr>
      <w:bookmarkStart w:id="12" w:name="_Toc110958203"/>
      <w:r>
        <w:rPr>
          <w:rFonts w:eastAsiaTheme="minorEastAsia"/>
        </w:rPr>
        <w:t>The initial source PSCell can be configured as a candidate PSCell for the subsequent SCG selective activation.</w:t>
      </w:r>
      <w:bookmarkEnd w:id="12"/>
      <w:r>
        <w:rPr>
          <w:rFonts w:eastAsiaTheme="minorEastAsia"/>
        </w:rPr>
        <w:t xml:space="preserve"> </w:t>
      </w:r>
    </w:p>
    <w:p w14:paraId="5A5FA0A9" w14:textId="12DC9569" w:rsidR="00D30A38" w:rsidRDefault="00D30A38" w:rsidP="00D30A38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7C448318" w14:textId="3384C509" w:rsidR="009D7573" w:rsidRDefault="00C37767" w:rsidP="00C37767">
      <w:pPr>
        <w:rPr>
          <w:rFonts w:eastAsiaTheme="minorEastAsia"/>
        </w:rPr>
      </w:pPr>
      <w:r>
        <w:rPr>
          <w:rFonts w:eastAsiaTheme="minorEastAsia"/>
        </w:rPr>
        <w:t xml:space="preserve">For issue#3, </w:t>
      </w:r>
      <w:r w:rsidR="002A14AC">
        <w:rPr>
          <w:rFonts w:eastAsiaTheme="minorEastAsia"/>
        </w:rPr>
        <w:t>considering any candidate PSCell can become a source PSCell</w:t>
      </w:r>
      <w:r w:rsidR="000A2939">
        <w:rPr>
          <w:rFonts w:eastAsiaTheme="minorEastAsia"/>
        </w:rPr>
        <w:t xml:space="preserve"> during the subsequent </w:t>
      </w:r>
      <w:r w:rsidR="009D7573">
        <w:rPr>
          <w:rFonts w:eastAsiaTheme="minorEastAsia"/>
        </w:rPr>
        <w:t xml:space="preserve">SCG selective activation, </w:t>
      </w:r>
      <w:r w:rsidR="002E2050">
        <w:rPr>
          <w:rFonts w:eastAsiaTheme="minorEastAsia"/>
        </w:rPr>
        <w:t xml:space="preserve">meaning </w:t>
      </w:r>
      <w:r w:rsidR="00D0124B">
        <w:rPr>
          <w:rFonts w:eastAsiaTheme="minorEastAsia"/>
        </w:rPr>
        <w:t xml:space="preserve">the </w:t>
      </w:r>
      <w:r w:rsidR="00CC4FD7">
        <w:rPr>
          <w:rFonts w:eastAsiaTheme="minorEastAsia"/>
        </w:rPr>
        <w:t>execution condition</w:t>
      </w:r>
      <w:r w:rsidR="004F18E8">
        <w:rPr>
          <w:rFonts w:eastAsiaTheme="minorEastAsia"/>
        </w:rPr>
        <w:t xml:space="preserve"> (e.g., A3/A5 events)</w:t>
      </w:r>
      <w:r w:rsidR="00CC4FD7">
        <w:rPr>
          <w:rFonts w:eastAsiaTheme="minorEastAsia"/>
        </w:rPr>
        <w:t xml:space="preserve"> </w:t>
      </w:r>
      <w:r w:rsidR="0048279A">
        <w:rPr>
          <w:rFonts w:eastAsiaTheme="minorEastAsia"/>
        </w:rPr>
        <w:t xml:space="preserve">configured for one candidate PSCell taking </w:t>
      </w:r>
      <w:r w:rsidR="002B2E00">
        <w:rPr>
          <w:rFonts w:eastAsiaTheme="minorEastAsia"/>
        </w:rPr>
        <w:t>initial</w:t>
      </w:r>
      <w:r w:rsidR="0048279A">
        <w:rPr>
          <w:rFonts w:eastAsiaTheme="minorEastAsia"/>
        </w:rPr>
        <w:t xml:space="preserve"> source PSCell as refere</w:t>
      </w:r>
      <w:r w:rsidR="004F18E8">
        <w:rPr>
          <w:rFonts w:eastAsiaTheme="minorEastAsia"/>
        </w:rPr>
        <w:t>nce</w:t>
      </w:r>
      <w:r w:rsidR="007F72BE">
        <w:rPr>
          <w:rFonts w:eastAsiaTheme="minorEastAsia"/>
        </w:rPr>
        <w:t xml:space="preserve"> (i.e., as in legacy)</w:t>
      </w:r>
      <w:r w:rsidR="004F18E8">
        <w:rPr>
          <w:rFonts w:eastAsiaTheme="minorEastAsia"/>
        </w:rPr>
        <w:t xml:space="preserve"> may not be suitable when the source PSCell changes. </w:t>
      </w:r>
      <w:r w:rsidR="00936416">
        <w:rPr>
          <w:rFonts w:eastAsiaTheme="minorEastAsia"/>
        </w:rPr>
        <w:t>We see two possible alternatives:</w:t>
      </w:r>
    </w:p>
    <w:p w14:paraId="68EEB405" w14:textId="01C9527C" w:rsidR="008A72F8" w:rsidRDefault="00936416" w:rsidP="00936416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>Each candidate PSCell is con</w:t>
      </w:r>
      <w:r w:rsidR="000323CC">
        <w:rPr>
          <w:rFonts w:eastAsiaTheme="minorEastAsia"/>
        </w:rPr>
        <w:t xml:space="preserve">figured with a set of execution conditions, each </w:t>
      </w:r>
      <w:r w:rsidR="00B36B46">
        <w:rPr>
          <w:rFonts w:eastAsiaTheme="minorEastAsia"/>
        </w:rPr>
        <w:t xml:space="preserve">is associated with another candidate PSCell and is applied when </w:t>
      </w:r>
      <w:r w:rsidR="008A72F8">
        <w:rPr>
          <w:rFonts w:eastAsiaTheme="minorEastAsia"/>
        </w:rPr>
        <w:t>another candidate PSCell becomes source PSCell</w:t>
      </w:r>
    </w:p>
    <w:p w14:paraId="75ACA72F" w14:textId="4566875B" w:rsidR="00936416" w:rsidRPr="00936416" w:rsidRDefault="00B76289" w:rsidP="00936416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Each candidate 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</w:rPr>
        <w:t>SCell is configured with one execution condition as in legacy</w:t>
      </w:r>
      <w:r w:rsidR="00AC6A2D">
        <w:rPr>
          <w:rFonts w:eastAsiaTheme="minorEastAsia"/>
        </w:rPr>
        <w:t>. The same execution condition applies</w:t>
      </w:r>
      <w:r w:rsidR="00383CA3">
        <w:rPr>
          <w:rFonts w:eastAsiaTheme="minorEastAsia"/>
        </w:rPr>
        <w:t xml:space="preserve"> regardless of the source PSCell change. </w:t>
      </w:r>
      <w:r w:rsidR="006A1628">
        <w:rPr>
          <w:rFonts w:eastAsiaTheme="minorEastAsia"/>
        </w:rPr>
        <w:t xml:space="preserve"> </w:t>
      </w:r>
    </w:p>
    <w:p w14:paraId="1779AB21" w14:textId="77777777" w:rsidR="00134376" w:rsidRDefault="0013144E" w:rsidP="00F772A3">
      <w:pPr>
        <w:pStyle w:val="Proposal"/>
        <w:rPr>
          <w:rFonts w:eastAsiaTheme="minorEastAsia"/>
        </w:rPr>
      </w:pPr>
      <w:bookmarkStart w:id="13" w:name="_Toc110958204"/>
      <w:r>
        <w:rPr>
          <w:rFonts w:eastAsiaTheme="minorEastAsia"/>
        </w:rPr>
        <w:t xml:space="preserve">RAN2 discusses how to configure the execution condition for </w:t>
      </w:r>
      <w:r w:rsidR="00486EE5">
        <w:rPr>
          <w:rFonts w:eastAsiaTheme="minorEastAsia"/>
        </w:rPr>
        <w:t>candidate PSCell in SCG selective activation</w:t>
      </w:r>
      <w:r w:rsidR="00D3585C">
        <w:rPr>
          <w:rFonts w:eastAsiaTheme="minorEastAsia"/>
        </w:rPr>
        <w:t xml:space="preserve"> considering the change of </w:t>
      </w:r>
      <w:r w:rsidR="00CE5427">
        <w:rPr>
          <w:rFonts w:eastAsiaTheme="minorEastAsia"/>
        </w:rPr>
        <w:t>source PSCell, e.g.,</w:t>
      </w:r>
      <w:bookmarkEnd w:id="13"/>
      <w:r w:rsidR="00CE5427">
        <w:rPr>
          <w:rFonts w:eastAsiaTheme="minorEastAsia"/>
        </w:rPr>
        <w:t xml:space="preserve"> </w:t>
      </w:r>
    </w:p>
    <w:p w14:paraId="53B4096B" w14:textId="77777777" w:rsidR="00134376" w:rsidRDefault="000713D1" w:rsidP="00134376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4" w:name="_Toc110958205"/>
      <w:r>
        <w:rPr>
          <w:rFonts w:eastAsiaTheme="minorEastAsia"/>
        </w:rPr>
        <w:t>if the candidate PSCell should be configured with different execution condition</w:t>
      </w:r>
      <w:r w:rsidR="00F4525F">
        <w:rPr>
          <w:rFonts w:eastAsiaTheme="minorEastAsia"/>
        </w:rPr>
        <w:t>s</w:t>
      </w:r>
      <w:r>
        <w:rPr>
          <w:rFonts w:eastAsiaTheme="minorEastAsia"/>
        </w:rPr>
        <w:t xml:space="preserve"> for different possible source PSCell</w:t>
      </w:r>
      <w:r w:rsidR="00F4525F">
        <w:rPr>
          <w:rFonts w:eastAsiaTheme="minorEastAsia"/>
        </w:rPr>
        <w:t>s</w:t>
      </w:r>
      <w:r w:rsidR="00D10A86">
        <w:rPr>
          <w:rFonts w:eastAsiaTheme="minorEastAsia"/>
        </w:rPr>
        <w:t>, or</w:t>
      </w:r>
      <w:bookmarkEnd w:id="14"/>
      <w:r w:rsidR="00D10A86">
        <w:rPr>
          <w:rFonts w:eastAsiaTheme="minorEastAsia"/>
        </w:rPr>
        <w:t xml:space="preserve"> </w:t>
      </w:r>
    </w:p>
    <w:p w14:paraId="7E9B0992" w14:textId="076F4B9A" w:rsidR="004A00CB" w:rsidRDefault="00D10A86" w:rsidP="00134376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5" w:name="_Toc110958206"/>
      <w:r>
        <w:rPr>
          <w:rFonts w:eastAsiaTheme="minorEastAsia"/>
        </w:rPr>
        <w:t>if the same execution condition applies to any possible source PSCells.</w:t>
      </w:r>
      <w:bookmarkEnd w:id="15"/>
    </w:p>
    <w:p w14:paraId="2494BC19" w14:textId="6B187566" w:rsidR="009C79F2" w:rsidRDefault="009C79F2" w:rsidP="00505D9E">
      <w:pPr>
        <w:rPr>
          <w:rFonts w:eastAsiaTheme="minorEastAsia"/>
        </w:rPr>
      </w:pPr>
    </w:p>
    <w:p w14:paraId="245CB6C7" w14:textId="0D401A00" w:rsidR="00554C39" w:rsidRDefault="00554C39" w:rsidP="00505D9E">
      <w:pPr>
        <w:rPr>
          <w:rFonts w:eastAsiaTheme="minorEastAsia"/>
        </w:rPr>
      </w:pPr>
      <w:r>
        <w:rPr>
          <w:rFonts w:eastAsiaTheme="minorEastAsia"/>
        </w:rPr>
        <w:t xml:space="preserve">For issue#4, </w:t>
      </w:r>
      <w:r w:rsidR="005C54E5">
        <w:rPr>
          <w:rFonts w:eastAsiaTheme="minorEastAsia"/>
        </w:rPr>
        <w:t xml:space="preserve">similar as issue#3, that </w:t>
      </w:r>
      <w:r w:rsidR="00402510">
        <w:rPr>
          <w:rFonts w:eastAsiaTheme="minorEastAsia"/>
        </w:rPr>
        <w:t xml:space="preserve">the </w:t>
      </w:r>
      <w:r w:rsidR="00334B27">
        <w:rPr>
          <w:rFonts w:eastAsiaTheme="minorEastAsia"/>
        </w:rPr>
        <w:t xml:space="preserve">delta </w:t>
      </w:r>
      <w:r w:rsidR="00402510">
        <w:rPr>
          <w:rFonts w:eastAsiaTheme="minorEastAsia"/>
        </w:rPr>
        <w:t xml:space="preserve">RRC reconfiguration </w:t>
      </w:r>
      <w:r w:rsidR="007F72BE">
        <w:rPr>
          <w:rFonts w:eastAsiaTheme="minorEastAsia"/>
        </w:rPr>
        <w:t xml:space="preserve">configured for each candidate PSCell </w:t>
      </w:r>
      <w:r w:rsidR="00BF3A78">
        <w:rPr>
          <w:rFonts w:eastAsiaTheme="minorEastAsia"/>
        </w:rPr>
        <w:t xml:space="preserve">taking </w:t>
      </w:r>
      <w:r w:rsidR="002B2E00">
        <w:rPr>
          <w:rFonts w:eastAsiaTheme="minorEastAsia"/>
        </w:rPr>
        <w:t>initial</w:t>
      </w:r>
      <w:r w:rsidR="00BF3A78">
        <w:rPr>
          <w:rFonts w:eastAsiaTheme="minorEastAsia"/>
        </w:rPr>
        <w:t xml:space="preserve"> source PSCell as reference (</w:t>
      </w:r>
      <w:r w:rsidR="00334B27">
        <w:rPr>
          <w:rFonts w:eastAsiaTheme="minorEastAsia"/>
        </w:rPr>
        <w:t>i.e., as in legacy</w:t>
      </w:r>
      <w:r w:rsidR="00BF3A78">
        <w:rPr>
          <w:rFonts w:eastAsiaTheme="minorEastAsia"/>
        </w:rPr>
        <w:t>)</w:t>
      </w:r>
      <w:r w:rsidR="00334B27">
        <w:rPr>
          <w:rFonts w:eastAsiaTheme="minorEastAsia"/>
        </w:rPr>
        <w:t xml:space="preserve"> </w:t>
      </w:r>
      <w:r w:rsidR="0029668D">
        <w:rPr>
          <w:rFonts w:eastAsiaTheme="minorEastAsia"/>
        </w:rPr>
        <w:t xml:space="preserve">will be no longer valid if the source PSCell changes during SCG selective activation. </w:t>
      </w:r>
      <w:r w:rsidR="00E73624">
        <w:rPr>
          <w:rFonts w:eastAsiaTheme="minorEastAsia"/>
        </w:rPr>
        <w:t xml:space="preserve">In order to </w:t>
      </w:r>
      <w:r w:rsidR="00B72BDD">
        <w:rPr>
          <w:rFonts w:eastAsiaTheme="minorEastAsia"/>
        </w:rPr>
        <w:t xml:space="preserve">apply RRC reconfiguration in a delta manner, i.e., without releasing the </w:t>
      </w:r>
      <w:r w:rsidR="00FD35A7">
        <w:rPr>
          <w:rFonts w:eastAsiaTheme="minorEastAsia"/>
        </w:rPr>
        <w:t>current radio configurations, there are two possible alternatives:</w:t>
      </w:r>
    </w:p>
    <w:p w14:paraId="6CAF4CDE" w14:textId="24882B94" w:rsidR="00FD35A7" w:rsidRDefault="00FD35A7" w:rsidP="00FD35A7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Each candidate PSCell is configured with a set of </w:t>
      </w:r>
      <w:r w:rsidR="002B2E00">
        <w:rPr>
          <w:rFonts w:eastAsiaTheme="minorEastAsia"/>
        </w:rPr>
        <w:t xml:space="preserve">delta </w:t>
      </w:r>
      <w:r w:rsidR="007D0EEB">
        <w:rPr>
          <w:rFonts w:eastAsiaTheme="minorEastAsia"/>
        </w:rPr>
        <w:t>RRC reconfigurations</w:t>
      </w:r>
      <w:r>
        <w:rPr>
          <w:rFonts w:eastAsiaTheme="minorEastAsia"/>
        </w:rPr>
        <w:t>, each is associated with another candidate PSCell and is applied when another candidate PSCell becomes source PSCell</w:t>
      </w:r>
      <w:r w:rsidR="000E3128">
        <w:rPr>
          <w:rFonts w:eastAsiaTheme="minorEastAsia"/>
        </w:rPr>
        <w:t>.</w:t>
      </w:r>
    </w:p>
    <w:p w14:paraId="1C24E2E0" w14:textId="3535FD0A" w:rsidR="00FD35A7" w:rsidRPr="00936416" w:rsidRDefault="00FD35A7" w:rsidP="00FD35A7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Each candidate 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</w:rPr>
        <w:t xml:space="preserve">SCell is configured with one </w:t>
      </w:r>
      <w:r w:rsidR="000E3128">
        <w:rPr>
          <w:rFonts w:eastAsiaTheme="minorEastAsia"/>
        </w:rPr>
        <w:t xml:space="preserve">delta </w:t>
      </w:r>
      <w:r w:rsidR="008F3F23">
        <w:rPr>
          <w:rFonts w:eastAsiaTheme="minorEastAsia"/>
        </w:rPr>
        <w:t>RRC reconfiguration</w:t>
      </w:r>
      <w:r w:rsidR="002B2E00">
        <w:rPr>
          <w:rFonts w:eastAsiaTheme="minorEastAsia"/>
        </w:rPr>
        <w:t xml:space="preserve"> taking the initial source PSCell</w:t>
      </w:r>
      <w:r>
        <w:rPr>
          <w:rFonts w:eastAsiaTheme="minorEastAsia"/>
        </w:rPr>
        <w:t xml:space="preserve"> </w:t>
      </w:r>
      <w:r w:rsidR="002B2E00">
        <w:rPr>
          <w:rFonts w:eastAsiaTheme="minorEastAsia"/>
        </w:rPr>
        <w:t xml:space="preserve">as reference </w:t>
      </w:r>
      <w:r>
        <w:rPr>
          <w:rFonts w:eastAsiaTheme="minorEastAsia"/>
        </w:rPr>
        <w:t xml:space="preserve">as in legacy. </w:t>
      </w:r>
      <w:r w:rsidR="008F3F23">
        <w:rPr>
          <w:rFonts w:eastAsiaTheme="minorEastAsia"/>
        </w:rPr>
        <w:t xml:space="preserve">It is then upon UE to </w:t>
      </w:r>
      <w:r w:rsidR="002B2E00">
        <w:rPr>
          <w:rFonts w:eastAsiaTheme="minorEastAsia"/>
        </w:rPr>
        <w:t>determine the complete</w:t>
      </w:r>
      <w:r w:rsidR="005721A2">
        <w:rPr>
          <w:rFonts w:eastAsiaTheme="minorEastAsia"/>
        </w:rPr>
        <w:t xml:space="preserve"> </w:t>
      </w:r>
      <w:r w:rsidR="000E3128">
        <w:rPr>
          <w:rFonts w:eastAsiaTheme="minorEastAsia"/>
        </w:rPr>
        <w:t>RRC reconfiguration</w:t>
      </w:r>
      <w:r w:rsidR="00E4390D">
        <w:rPr>
          <w:rFonts w:eastAsiaTheme="minorEastAsia"/>
        </w:rPr>
        <w:t xml:space="preserve"> for that candidate PSCell based on the initial source PSCell, and </w:t>
      </w:r>
      <w:r w:rsidR="006340B0">
        <w:rPr>
          <w:rFonts w:eastAsiaTheme="minorEastAsia"/>
        </w:rPr>
        <w:t>apply in a delta manner (i.e., without releasing the current radio configuration)</w:t>
      </w:r>
      <w:r w:rsidR="008D3057">
        <w:rPr>
          <w:rFonts w:eastAsiaTheme="minorEastAsia"/>
        </w:rPr>
        <w:t xml:space="preserve"> if UE switches to it from any source PSCell.</w:t>
      </w:r>
      <w:r w:rsidR="006340B0">
        <w:rPr>
          <w:rFonts w:eastAsiaTheme="minorEastAsia"/>
        </w:rPr>
        <w:t xml:space="preserve"> </w:t>
      </w:r>
      <w:r w:rsidR="008F3F2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</w:p>
    <w:p w14:paraId="2F60832A" w14:textId="77777777" w:rsidR="009C79F2" w:rsidRDefault="009C79F2" w:rsidP="009C79F2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187FDF4D" w14:textId="77777777" w:rsidR="00134376" w:rsidRDefault="00164B04" w:rsidP="00F772A3">
      <w:pPr>
        <w:pStyle w:val="Proposal"/>
        <w:rPr>
          <w:rFonts w:eastAsiaTheme="minorEastAsia"/>
        </w:rPr>
      </w:pPr>
      <w:bookmarkStart w:id="16" w:name="_Toc110958207"/>
      <w:r>
        <w:rPr>
          <w:rFonts w:eastAsiaTheme="minorEastAsia"/>
        </w:rPr>
        <w:t>RAN2 discusses how to configure the delta RR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 xml:space="preserve"> reconfiguration for candidate PSCell in SCG selective activation considering the change of source PSCell, e.g.,</w:t>
      </w:r>
      <w:bookmarkEnd w:id="16"/>
      <w:r>
        <w:rPr>
          <w:rFonts w:eastAsiaTheme="minorEastAsia"/>
        </w:rPr>
        <w:t xml:space="preserve"> </w:t>
      </w:r>
    </w:p>
    <w:p w14:paraId="1184A7A2" w14:textId="77777777" w:rsidR="00134376" w:rsidRDefault="00164B04" w:rsidP="00134376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7" w:name="_Toc110958208"/>
      <w:r>
        <w:rPr>
          <w:rFonts w:eastAsiaTheme="minorEastAsia"/>
        </w:rPr>
        <w:t>if t</w:t>
      </w:r>
      <w:r w:rsidR="00D10A86">
        <w:rPr>
          <w:rFonts w:eastAsiaTheme="minorEastAsia"/>
        </w:rPr>
        <w:t xml:space="preserve">he </w:t>
      </w:r>
      <w:r w:rsidR="00EB12BA">
        <w:rPr>
          <w:rFonts w:eastAsiaTheme="minorEastAsia"/>
        </w:rPr>
        <w:t>candidate PSCell should be configured with different delta RRC reconfigurations for different possible source PSCells, or</w:t>
      </w:r>
      <w:bookmarkEnd w:id="17"/>
      <w:r w:rsidR="00EB12BA">
        <w:rPr>
          <w:rFonts w:eastAsiaTheme="minorEastAsia"/>
        </w:rPr>
        <w:t xml:space="preserve"> </w:t>
      </w:r>
    </w:p>
    <w:p w14:paraId="3B98843F" w14:textId="7CA643D1" w:rsidR="004A00CB" w:rsidRDefault="00EB12BA" w:rsidP="00134376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8" w:name="_Toc110958209"/>
      <w:r>
        <w:rPr>
          <w:rFonts w:eastAsiaTheme="minorEastAsia"/>
        </w:rPr>
        <w:t xml:space="preserve">if </w:t>
      </w:r>
      <w:r w:rsidR="00EB29F3">
        <w:rPr>
          <w:rFonts w:eastAsiaTheme="minorEastAsia"/>
        </w:rPr>
        <w:t xml:space="preserve">one delta RRC reconfiguration is configured based on the initial source PSCell and it is upon UE </w:t>
      </w:r>
      <w:r w:rsidR="00134376">
        <w:rPr>
          <w:rFonts w:eastAsiaTheme="minorEastAsia"/>
        </w:rPr>
        <w:t>to apply in a delta manner even if the source PSCell changes.</w:t>
      </w:r>
      <w:bookmarkEnd w:id="18"/>
      <w:r w:rsidR="00134376">
        <w:rPr>
          <w:rFonts w:eastAsiaTheme="minorEastAsia"/>
        </w:rPr>
        <w:t xml:space="preserve"> </w:t>
      </w:r>
    </w:p>
    <w:p w14:paraId="1E8F606B" w14:textId="077F8D38" w:rsidR="00F07D38" w:rsidRDefault="00F07D38" w:rsidP="00F07D38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5894B09B" w14:textId="0184A5F9" w:rsidR="002A14AC" w:rsidRPr="004A00CB" w:rsidRDefault="002A14AC" w:rsidP="00F07D38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70337AB" w14:textId="34CBB5DB" w:rsidR="009549D7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10958210" w:history="1">
        <w:r w:rsidR="009549D7" w:rsidRPr="007E3C8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7E3C8D">
          <w:rPr>
            <w:rStyle w:val="Hyperlink"/>
            <w:noProof/>
          </w:rPr>
          <w:t>In legacy, SN initiated intra-SN CPC is a procedure without MN involvement.</w:t>
        </w:r>
      </w:hyperlink>
    </w:p>
    <w:p w14:paraId="7E6CB4BC" w14:textId="517BA237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F9E129D" w14:textId="60C2D5E5" w:rsidR="009549D7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10958197" w:history="1">
        <w:r w:rsidR="009549D7" w:rsidRPr="00EA716B">
          <w:rPr>
            <w:rStyle w:val="Hyperlink"/>
            <w:noProof/>
          </w:rPr>
          <w:t>Proposal 1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In NR-DC scenario RAN2 supports SCG selective activation and does not support MCG selective activation in this release.</w:t>
        </w:r>
      </w:hyperlink>
    </w:p>
    <w:p w14:paraId="5E3CE8B3" w14:textId="3BA6A8B6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198" w:history="1">
        <w:r w:rsidR="009549D7" w:rsidRPr="00EA716B">
          <w:rPr>
            <w:rStyle w:val="Hyperlink"/>
            <w:noProof/>
          </w:rPr>
          <w:t>Proposal 2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To achieve SCG selective activation, the conditional reconfigurations relevant to CPC/CPA will not be released immediately after CPC/CPA execution, which will be used for further possible CPC operations.</w:t>
        </w:r>
      </w:hyperlink>
    </w:p>
    <w:p w14:paraId="61B808CC" w14:textId="22D98F5B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199" w:history="1">
        <w:r w:rsidR="009549D7" w:rsidRPr="00EA716B">
          <w:rPr>
            <w:rStyle w:val="Hyperlink"/>
            <w:noProof/>
          </w:rPr>
          <w:t>Proposal 3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RAN2 focuses on Intra-SN SCG selective activation first and discusses Inter-SN SCG selective activation later if time allows.</w:t>
        </w:r>
      </w:hyperlink>
    </w:p>
    <w:p w14:paraId="6C3657EB" w14:textId="08B85FFF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0" w:history="1">
        <w:r w:rsidR="009549D7" w:rsidRPr="00EA716B">
          <w:rPr>
            <w:rStyle w:val="Hyperlink"/>
            <w:noProof/>
          </w:rPr>
          <w:t>Proposal 4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The legacy SN initiated Intra-SN CPC without MN involvement procedure shall be taken as a baseline to support Intra-SN SCG selective activation.</w:t>
        </w:r>
      </w:hyperlink>
    </w:p>
    <w:p w14:paraId="7BD7BC17" w14:textId="64C9F0D7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1" w:history="1">
        <w:r w:rsidR="009549D7" w:rsidRPr="00EA716B">
          <w:rPr>
            <w:rStyle w:val="Hyperlink"/>
            <w:noProof/>
          </w:rPr>
          <w:t>Proposal 5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RAN2 does not support the coexistence of Intra-SN SCG selective activation and Intra-SN CPC.</w:t>
        </w:r>
      </w:hyperlink>
    </w:p>
    <w:p w14:paraId="1E57C9F3" w14:textId="780C81F5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2" w:history="1">
        <w:r w:rsidR="009549D7" w:rsidRPr="00EA716B">
          <w:rPr>
            <w:rStyle w:val="Hyperlink"/>
            <w:noProof/>
          </w:rPr>
          <w:t>Proposal 6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In the RRC conditional reconfiguration message, SN indicates if one conditional reconfiguration shall be kept after PSCell change execution.</w:t>
        </w:r>
      </w:hyperlink>
    </w:p>
    <w:p w14:paraId="28EB320A" w14:textId="170C61A5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3" w:history="1">
        <w:r w:rsidR="009549D7" w:rsidRPr="00EA716B">
          <w:rPr>
            <w:rStyle w:val="Hyperlink"/>
            <w:noProof/>
          </w:rPr>
          <w:t>Proposal 7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The initial source PSCell can be configured as a candidate PSCell for the subsequent SCG selective activation.</w:t>
        </w:r>
      </w:hyperlink>
    </w:p>
    <w:p w14:paraId="61EB7D67" w14:textId="22F068C2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4" w:history="1">
        <w:r w:rsidR="009549D7" w:rsidRPr="00EA716B">
          <w:rPr>
            <w:rStyle w:val="Hyperlink"/>
            <w:noProof/>
          </w:rPr>
          <w:t>Proposal 8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RAN2 discusses how to configure the execution condition for candidate PSCell in SCG selective activation considering the change of source PSCell, e.g.,</w:t>
        </w:r>
      </w:hyperlink>
    </w:p>
    <w:p w14:paraId="2236B51B" w14:textId="335316B7" w:rsidR="009549D7" w:rsidRDefault="0084761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5" w:history="1">
        <w:r w:rsidR="009549D7" w:rsidRPr="00EA716B">
          <w:rPr>
            <w:rStyle w:val="Hyperlink"/>
            <w:noProof/>
          </w:rPr>
          <w:t>a.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if the candidate PSCell should be configured with different execution conditions for different possible source PSCells, or</w:t>
        </w:r>
      </w:hyperlink>
    </w:p>
    <w:p w14:paraId="27CE9ABC" w14:textId="7E3D2A9E" w:rsidR="009549D7" w:rsidRDefault="0084761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6" w:history="1">
        <w:r w:rsidR="009549D7" w:rsidRPr="00EA716B">
          <w:rPr>
            <w:rStyle w:val="Hyperlink"/>
            <w:noProof/>
          </w:rPr>
          <w:t>b.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if the same execution condition applies to any possible source PSCells.</w:t>
        </w:r>
      </w:hyperlink>
    </w:p>
    <w:p w14:paraId="3C12F48A" w14:textId="0291D6B3" w:rsidR="009549D7" w:rsidRDefault="0084761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7" w:history="1">
        <w:r w:rsidR="009549D7" w:rsidRPr="00EA716B">
          <w:rPr>
            <w:rStyle w:val="Hyperlink"/>
            <w:noProof/>
          </w:rPr>
          <w:t>Proposal 9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RAN2 discusses how to configure the delta RRC reconfiguration for candidate PSCell in SCG selective activation considering the change of source PSCell, e.g.,</w:t>
        </w:r>
      </w:hyperlink>
    </w:p>
    <w:p w14:paraId="3E3C2E98" w14:textId="3065F476" w:rsidR="009549D7" w:rsidRDefault="0084761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8" w:history="1">
        <w:r w:rsidR="009549D7" w:rsidRPr="00EA716B">
          <w:rPr>
            <w:rStyle w:val="Hyperlink"/>
            <w:noProof/>
          </w:rPr>
          <w:t>a.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if the candidate PSCell should be configured with different delta RRC reconfigurations for different possible source PSCells, or</w:t>
        </w:r>
      </w:hyperlink>
    </w:p>
    <w:p w14:paraId="25D45C9B" w14:textId="4BF98BF2" w:rsidR="009549D7" w:rsidRDefault="0084761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958209" w:history="1">
        <w:r w:rsidR="009549D7" w:rsidRPr="00EA716B">
          <w:rPr>
            <w:rStyle w:val="Hyperlink"/>
            <w:noProof/>
          </w:rPr>
          <w:t>b.</w:t>
        </w:r>
        <w:r w:rsidR="009549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549D7" w:rsidRPr="00EA716B">
          <w:rPr>
            <w:rStyle w:val="Hyperlink"/>
            <w:noProof/>
          </w:rPr>
          <w:t>if one delta RRC reconfiguration is configured based on the initial source PSCell and it is upon UE to apply in a delta manner even if the source PSCell changes.</w:t>
        </w:r>
      </w:hyperlink>
    </w:p>
    <w:p w14:paraId="433300D9" w14:textId="5EF1628D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5F1AEDD" w14:textId="13CE3014" w:rsidR="00C53EF0" w:rsidRDefault="00C53EF0" w:rsidP="00165733">
      <w:pPr>
        <w:rPr>
          <w:rFonts w:eastAsia="宋体"/>
          <w:lang w:eastAsia="zh-CN"/>
        </w:rPr>
      </w:pPr>
    </w:p>
    <w:p w14:paraId="393D83B0" w14:textId="70995D4B" w:rsidR="00C53EF0" w:rsidRDefault="00C53EF0" w:rsidP="00165733">
      <w:pPr>
        <w:rPr>
          <w:rFonts w:eastAsia="宋体"/>
          <w:lang w:eastAsia="zh-CN"/>
        </w:rPr>
      </w:pPr>
    </w:p>
    <w:sectPr w:rsidR="00C53EF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39BF" w14:textId="77777777" w:rsidR="00391A17" w:rsidRDefault="00391A17">
      <w:pPr>
        <w:spacing w:after="0"/>
      </w:pPr>
      <w:r>
        <w:separator/>
      </w:r>
    </w:p>
  </w:endnote>
  <w:endnote w:type="continuationSeparator" w:id="0">
    <w:p w14:paraId="5083EF2C" w14:textId="77777777" w:rsidR="00391A17" w:rsidRDefault="00391A17">
      <w:pPr>
        <w:spacing w:after="0"/>
      </w:pPr>
      <w:r>
        <w:continuationSeparator/>
      </w:r>
    </w:p>
  </w:endnote>
  <w:endnote w:type="continuationNotice" w:id="1">
    <w:p w14:paraId="4445A1BD" w14:textId="77777777" w:rsidR="00391A17" w:rsidRDefault="00391A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3E732" w14:textId="77777777" w:rsidR="00391A17" w:rsidRDefault="00391A17">
      <w:pPr>
        <w:spacing w:after="0"/>
      </w:pPr>
      <w:r>
        <w:separator/>
      </w:r>
    </w:p>
  </w:footnote>
  <w:footnote w:type="continuationSeparator" w:id="0">
    <w:p w14:paraId="2666F6DF" w14:textId="77777777" w:rsidR="00391A17" w:rsidRDefault="00391A17">
      <w:pPr>
        <w:spacing w:after="0"/>
      </w:pPr>
      <w:r>
        <w:continuationSeparator/>
      </w:r>
    </w:p>
  </w:footnote>
  <w:footnote w:type="continuationNotice" w:id="1">
    <w:p w14:paraId="0836D42C" w14:textId="77777777" w:rsidR="00391A17" w:rsidRDefault="00391A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A7E71"/>
    <w:multiLevelType w:val="hybridMultilevel"/>
    <w:tmpl w:val="1212AA6A"/>
    <w:lvl w:ilvl="0" w:tplc="C97424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10"/>
  </w:num>
  <w:num w:numId="8">
    <w:abstractNumId w:val="14"/>
  </w:num>
  <w:num w:numId="9">
    <w:abstractNumId w:val="9"/>
  </w:num>
  <w:num w:numId="10">
    <w:abstractNumId w:val="8"/>
  </w:num>
  <w:num w:numId="11">
    <w:abstractNumId w:val="5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5"/>
  </w:num>
  <w:num w:numId="15">
    <w:abstractNumId w:val="4"/>
  </w:num>
  <w:num w:numId="16">
    <w:abstractNumId w:val="11"/>
  </w:num>
  <w:num w:numId="17">
    <w:abstractNumId w:val="0"/>
  </w:num>
  <w:num w:numId="18">
    <w:abstractNumId w:val="3"/>
  </w:num>
  <w:num w:numId="19">
    <w:abstractNumId w:val="2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5DED"/>
    <w:rsid w:val="00006186"/>
    <w:rsid w:val="00006236"/>
    <w:rsid w:val="000104C6"/>
    <w:rsid w:val="00010B23"/>
    <w:rsid w:val="00011B32"/>
    <w:rsid w:val="0001447C"/>
    <w:rsid w:val="000152BF"/>
    <w:rsid w:val="00015439"/>
    <w:rsid w:val="0001548E"/>
    <w:rsid w:val="00015561"/>
    <w:rsid w:val="000161EA"/>
    <w:rsid w:val="00016F2D"/>
    <w:rsid w:val="00017F23"/>
    <w:rsid w:val="00023C76"/>
    <w:rsid w:val="00023E1B"/>
    <w:rsid w:val="00025166"/>
    <w:rsid w:val="0002710A"/>
    <w:rsid w:val="0002751E"/>
    <w:rsid w:val="00027610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3D1"/>
    <w:rsid w:val="0007222A"/>
    <w:rsid w:val="00072675"/>
    <w:rsid w:val="00073254"/>
    <w:rsid w:val="00073385"/>
    <w:rsid w:val="00075387"/>
    <w:rsid w:val="00075F1F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7B6"/>
    <w:rsid w:val="00086AA3"/>
    <w:rsid w:val="0008704B"/>
    <w:rsid w:val="00090F1D"/>
    <w:rsid w:val="000933D3"/>
    <w:rsid w:val="000939B8"/>
    <w:rsid w:val="000957C6"/>
    <w:rsid w:val="00095F23"/>
    <w:rsid w:val="00096638"/>
    <w:rsid w:val="00096B3B"/>
    <w:rsid w:val="00096F96"/>
    <w:rsid w:val="000974B1"/>
    <w:rsid w:val="00097AFE"/>
    <w:rsid w:val="000A15E0"/>
    <w:rsid w:val="000A2939"/>
    <w:rsid w:val="000A31C9"/>
    <w:rsid w:val="000A4924"/>
    <w:rsid w:val="000A52FF"/>
    <w:rsid w:val="000B0645"/>
    <w:rsid w:val="000B13AB"/>
    <w:rsid w:val="000B2345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51B2"/>
    <w:rsid w:val="000D6069"/>
    <w:rsid w:val="000D7853"/>
    <w:rsid w:val="000E287D"/>
    <w:rsid w:val="000E2A39"/>
    <w:rsid w:val="000E3128"/>
    <w:rsid w:val="000E3829"/>
    <w:rsid w:val="000E38DA"/>
    <w:rsid w:val="000E4197"/>
    <w:rsid w:val="000E47EF"/>
    <w:rsid w:val="000E4BC8"/>
    <w:rsid w:val="000E51E6"/>
    <w:rsid w:val="000E5C6C"/>
    <w:rsid w:val="000E614E"/>
    <w:rsid w:val="000F0B78"/>
    <w:rsid w:val="000F3001"/>
    <w:rsid w:val="000F39DA"/>
    <w:rsid w:val="000F433E"/>
    <w:rsid w:val="000F60FF"/>
    <w:rsid w:val="000F6242"/>
    <w:rsid w:val="00100365"/>
    <w:rsid w:val="0010107C"/>
    <w:rsid w:val="00102032"/>
    <w:rsid w:val="001033B4"/>
    <w:rsid w:val="00104FF1"/>
    <w:rsid w:val="001053B7"/>
    <w:rsid w:val="00105830"/>
    <w:rsid w:val="001061B5"/>
    <w:rsid w:val="001065F9"/>
    <w:rsid w:val="0011026A"/>
    <w:rsid w:val="00112B44"/>
    <w:rsid w:val="001130BC"/>
    <w:rsid w:val="00115FF7"/>
    <w:rsid w:val="001176E9"/>
    <w:rsid w:val="00117BBA"/>
    <w:rsid w:val="0012011D"/>
    <w:rsid w:val="00120199"/>
    <w:rsid w:val="00120983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144E"/>
    <w:rsid w:val="00131BD5"/>
    <w:rsid w:val="00132AD1"/>
    <w:rsid w:val="001335D9"/>
    <w:rsid w:val="0013435A"/>
    <w:rsid w:val="00134376"/>
    <w:rsid w:val="001346E6"/>
    <w:rsid w:val="00134B74"/>
    <w:rsid w:val="001355BB"/>
    <w:rsid w:val="001363AC"/>
    <w:rsid w:val="001367AD"/>
    <w:rsid w:val="00136B1D"/>
    <w:rsid w:val="00141227"/>
    <w:rsid w:val="00141482"/>
    <w:rsid w:val="00141839"/>
    <w:rsid w:val="00141AC9"/>
    <w:rsid w:val="001423AA"/>
    <w:rsid w:val="0014617A"/>
    <w:rsid w:val="001462A8"/>
    <w:rsid w:val="001463F9"/>
    <w:rsid w:val="00146975"/>
    <w:rsid w:val="00146E02"/>
    <w:rsid w:val="00147072"/>
    <w:rsid w:val="0014779B"/>
    <w:rsid w:val="00147EB8"/>
    <w:rsid w:val="0015034F"/>
    <w:rsid w:val="00150518"/>
    <w:rsid w:val="001524A5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733"/>
    <w:rsid w:val="00166A57"/>
    <w:rsid w:val="00167852"/>
    <w:rsid w:val="0017021F"/>
    <w:rsid w:val="00170416"/>
    <w:rsid w:val="00170F14"/>
    <w:rsid w:val="001714C1"/>
    <w:rsid w:val="00171E9E"/>
    <w:rsid w:val="00172BD4"/>
    <w:rsid w:val="001751D0"/>
    <w:rsid w:val="001778C2"/>
    <w:rsid w:val="00180BE7"/>
    <w:rsid w:val="0018196B"/>
    <w:rsid w:val="00181FDE"/>
    <w:rsid w:val="00182C64"/>
    <w:rsid w:val="001835AC"/>
    <w:rsid w:val="001835CB"/>
    <w:rsid w:val="00183C1A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4427"/>
    <w:rsid w:val="001959BB"/>
    <w:rsid w:val="001963FC"/>
    <w:rsid w:val="001A0BCA"/>
    <w:rsid w:val="001A0D58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BC8"/>
    <w:rsid w:val="001B1DB2"/>
    <w:rsid w:val="001B5212"/>
    <w:rsid w:val="001B6E72"/>
    <w:rsid w:val="001B778A"/>
    <w:rsid w:val="001B7E93"/>
    <w:rsid w:val="001C0136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0750"/>
    <w:rsid w:val="001D173C"/>
    <w:rsid w:val="001D17FA"/>
    <w:rsid w:val="001D2049"/>
    <w:rsid w:val="001D23DC"/>
    <w:rsid w:val="001D2537"/>
    <w:rsid w:val="001D2903"/>
    <w:rsid w:val="001D2ABC"/>
    <w:rsid w:val="001D3FCD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C91"/>
    <w:rsid w:val="002201A1"/>
    <w:rsid w:val="0022072C"/>
    <w:rsid w:val="00221DC2"/>
    <w:rsid w:val="00221F21"/>
    <w:rsid w:val="00222190"/>
    <w:rsid w:val="002250DF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355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61CF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061"/>
    <w:rsid w:val="002751D9"/>
    <w:rsid w:val="00276F7B"/>
    <w:rsid w:val="0027751A"/>
    <w:rsid w:val="00277CC9"/>
    <w:rsid w:val="0028154D"/>
    <w:rsid w:val="00282DA6"/>
    <w:rsid w:val="0028307F"/>
    <w:rsid w:val="00283E0E"/>
    <w:rsid w:val="00285549"/>
    <w:rsid w:val="002858F3"/>
    <w:rsid w:val="00287842"/>
    <w:rsid w:val="00290100"/>
    <w:rsid w:val="00290E4D"/>
    <w:rsid w:val="00290FA7"/>
    <w:rsid w:val="00291A94"/>
    <w:rsid w:val="00292430"/>
    <w:rsid w:val="00293236"/>
    <w:rsid w:val="00293676"/>
    <w:rsid w:val="00293883"/>
    <w:rsid w:val="00295261"/>
    <w:rsid w:val="00296159"/>
    <w:rsid w:val="0029668D"/>
    <w:rsid w:val="002967A2"/>
    <w:rsid w:val="002970F6"/>
    <w:rsid w:val="002A14AC"/>
    <w:rsid w:val="002A18FF"/>
    <w:rsid w:val="002A49B0"/>
    <w:rsid w:val="002A527D"/>
    <w:rsid w:val="002A61CD"/>
    <w:rsid w:val="002A66DA"/>
    <w:rsid w:val="002A6E64"/>
    <w:rsid w:val="002A7FD1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34BD"/>
    <w:rsid w:val="002C4CD3"/>
    <w:rsid w:val="002C6CC2"/>
    <w:rsid w:val="002D008C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3AE5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F43"/>
    <w:rsid w:val="00393F6F"/>
    <w:rsid w:val="003945F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3BAD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5EC9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1D71"/>
    <w:rsid w:val="003E6944"/>
    <w:rsid w:val="003E6BF1"/>
    <w:rsid w:val="003E73ED"/>
    <w:rsid w:val="003E7C6A"/>
    <w:rsid w:val="003F24B2"/>
    <w:rsid w:val="003F2E16"/>
    <w:rsid w:val="003F41D0"/>
    <w:rsid w:val="003F4968"/>
    <w:rsid w:val="003F4B95"/>
    <w:rsid w:val="003F6601"/>
    <w:rsid w:val="003F6CBE"/>
    <w:rsid w:val="003F6D7D"/>
    <w:rsid w:val="003F6D9A"/>
    <w:rsid w:val="003F6FEC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15C50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A11"/>
    <w:rsid w:val="00430481"/>
    <w:rsid w:val="00430A49"/>
    <w:rsid w:val="00431578"/>
    <w:rsid w:val="0043179F"/>
    <w:rsid w:val="00432C3F"/>
    <w:rsid w:val="00433500"/>
    <w:rsid w:val="00433E6B"/>
    <w:rsid w:val="00433F71"/>
    <w:rsid w:val="00434D7E"/>
    <w:rsid w:val="004376E8"/>
    <w:rsid w:val="004403FA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2E5C"/>
    <w:rsid w:val="004532B9"/>
    <w:rsid w:val="0045364D"/>
    <w:rsid w:val="0045424B"/>
    <w:rsid w:val="004559D0"/>
    <w:rsid w:val="00455E17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96AAE"/>
    <w:rsid w:val="00497F69"/>
    <w:rsid w:val="004A00CB"/>
    <w:rsid w:val="004A15D4"/>
    <w:rsid w:val="004A179D"/>
    <w:rsid w:val="004A2339"/>
    <w:rsid w:val="004A40B4"/>
    <w:rsid w:val="004A42AA"/>
    <w:rsid w:val="004A5D8D"/>
    <w:rsid w:val="004A5FA8"/>
    <w:rsid w:val="004A65B1"/>
    <w:rsid w:val="004B0461"/>
    <w:rsid w:val="004B0816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485E"/>
    <w:rsid w:val="004D4FF3"/>
    <w:rsid w:val="004D5334"/>
    <w:rsid w:val="004D550F"/>
    <w:rsid w:val="004D5686"/>
    <w:rsid w:val="004D5B59"/>
    <w:rsid w:val="004D6222"/>
    <w:rsid w:val="004D6399"/>
    <w:rsid w:val="004D70E3"/>
    <w:rsid w:val="004D777A"/>
    <w:rsid w:val="004D7936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8E8"/>
    <w:rsid w:val="004F1C75"/>
    <w:rsid w:val="004F2395"/>
    <w:rsid w:val="004F28E7"/>
    <w:rsid w:val="004F2F8C"/>
    <w:rsid w:val="004F3FD1"/>
    <w:rsid w:val="004F53BF"/>
    <w:rsid w:val="004F54D6"/>
    <w:rsid w:val="004F580A"/>
    <w:rsid w:val="004F5D1B"/>
    <w:rsid w:val="004F7116"/>
    <w:rsid w:val="004F78AE"/>
    <w:rsid w:val="004F7975"/>
    <w:rsid w:val="0050085C"/>
    <w:rsid w:val="00501CBC"/>
    <w:rsid w:val="00503F31"/>
    <w:rsid w:val="00504A81"/>
    <w:rsid w:val="0050544D"/>
    <w:rsid w:val="00505D9E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42E0"/>
    <w:rsid w:val="00554C39"/>
    <w:rsid w:val="00556A09"/>
    <w:rsid w:val="00556F08"/>
    <w:rsid w:val="005579BE"/>
    <w:rsid w:val="00557E54"/>
    <w:rsid w:val="00560479"/>
    <w:rsid w:val="00561F71"/>
    <w:rsid w:val="005638A5"/>
    <w:rsid w:val="00566D1E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AC9"/>
    <w:rsid w:val="00580C42"/>
    <w:rsid w:val="00580FD3"/>
    <w:rsid w:val="00580FD9"/>
    <w:rsid w:val="00581C84"/>
    <w:rsid w:val="00581E69"/>
    <w:rsid w:val="0058257E"/>
    <w:rsid w:val="00585A38"/>
    <w:rsid w:val="00587185"/>
    <w:rsid w:val="005911CD"/>
    <w:rsid w:val="0059389D"/>
    <w:rsid w:val="005939B9"/>
    <w:rsid w:val="00593D85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A5D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E1425"/>
    <w:rsid w:val="005E1CF6"/>
    <w:rsid w:val="005E2B1D"/>
    <w:rsid w:val="005E4B22"/>
    <w:rsid w:val="005E6255"/>
    <w:rsid w:val="005E764E"/>
    <w:rsid w:val="005F0150"/>
    <w:rsid w:val="005F1FA5"/>
    <w:rsid w:val="005F23D1"/>
    <w:rsid w:val="005F2FB3"/>
    <w:rsid w:val="005F3055"/>
    <w:rsid w:val="005F335E"/>
    <w:rsid w:val="005F3D50"/>
    <w:rsid w:val="005F50A3"/>
    <w:rsid w:val="005F5A9D"/>
    <w:rsid w:val="005F6015"/>
    <w:rsid w:val="005F66DB"/>
    <w:rsid w:val="00600E15"/>
    <w:rsid w:val="006033AC"/>
    <w:rsid w:val="006042CC"/>
    <w:rsid w:val="00605B9B"/>
    <w:rsid w:val="00606BA8"/>
    <w:rsid w:val="006101A0"/>
    <w:rsid w:val="006129CA"/>
    <w:rsid w:val="00612C4C"/>
    <w:rsid w:val="00613107"/>
    <w:rsid w:val="00613CF0"/>
    <w:rsid w:val="00613F59"/>
    <w:rsid w:val="006149FE"/>
    <w:rsid w:val="00614ABD"/>
    <w:rsid w:val="00614F8D"/>
    <w:rsid w:val="006173C9"/>
    <w:rsid w:val="006179B8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B86"/>
    <w:rsid w:val="00633ED2"/>
    <w:rsid w:val="006340B0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0FBE"/>
    <w:rsid w:val="006534E5"/>
    <w:rsid w:val="00654086"/>
    <w:rsid w:val="0065425F"/>
    <w:rsid w:val="00655AD0"/>
    <w:rsid w:val="00655DC0"/>
    <w:rsid w:val="00657B97"/>
    <w:rsid w:val="00660D7E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663"/>
    <w:rsid w:val="006749CD"/>
    <w:rsid w:val="00674F7F"/>
    <w:rsid w:val="0067551B"/>
    <w:rsid w:val="00675B8B"/>
    <w:rsid w:val="0068205A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1628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B56E5"/>
    <w:rsid w:val="006C05DA"/>
    <w:rsid w:val="006C10D2"/>
    <w:rsid w:val="006C1FBE"/>
    <w:rsid w:val="006C3623"/>
    <w:rsid w:val="006C4B6D"/>
    <w:rsid w:val="006C5A17"/>
    <w:rsid w:val="006C5BD0"/>
    <w:rsid w:val="006D121C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0A2A"/>
    <w:rsid w:val="006E1DD6"/>
    <w:rsid w:val="006E2882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5871"/>
    <w:rsid w:val="00716514"/>
    <w:rsid w:val="00717A41"/>
    <w:rsid w:val="00717B28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C89"/>
    <w:rsid w:val="00772F84"/>
    <w:rsid w:val="00773EF9"/>
    <w:rsid w:val="007745EB"/>
    <w:rsid w:val="007745F5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0DBD"/>
    <w:rsid w:val="007911A9"/>
    <w:rsid w:val="00791514"/>
    <w:rsid w:val="0079188D"/>
    <w:rsid w:val="00792ED3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2818"/>
    <w:rsid w:val="007B65DD"/>
    <w:rsid w:val="007B6657"/>
    <w:rsid w:val="007B75C3"/>
    <w:rsid w:val="007B76D5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0EEB"/>
    <w:rsid w:val="007D202B"/>
    <w:rsid w:val="007D22EF"/>
    <w:rsid w:val="007D31DD"/>
    <w:rsid w:val="007D349F"/>
    <w:rsid w:val="007D3C73"/>
    <w:rsid w:val="007D4719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0FA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2BE"/>
    <w:rsid w:val="007F77B2"/>
    <w:rsid w:val="00800891"/>
    <w:rsid w:val="0080142E"/>
    <w:rsid w:val="0080258B"/>
    <w:rsid w:val="008036CF"/>
    <w:rsid w:val="00803B03"/>
    <w:rsid w:val="00804830"/>
    <w:rsid w:val="00804A90"/>
    <w:rsid w:val="0080590D"/>
    <w:rsid w:val="00805EFC"/>
    <w:rsid w:val="00807E71"/>
    <w:rsid w:val="00810FDD"/>
    <w:rsid w:val="008111D8"/>
    <w:rsid w:val="00813334"/>
    <w:rsid w:val="008137C5"/>
    <w:rsid w:val="00813AC4"/>
    <w:rsid w:val="00813CC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7E45"/>
    <w:rsid w:val="00827FDC"/>
    <w:rsid w:val="008307F2"/>
    <w:rsid w:val="0083139F"/>
    <w:rsid w:val="008315A1"/>
    <w:rsid w:val="00831DE1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47617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7C1D"/>
    <w:rsid w:val="00897C5B"/>
    <w:rsid w:val="008A26D4"/>
    <w:rsid w:val="008A3ED6"/>
    <w:rsid w:val="008A3EE6"/>
    <w:rsid w:val="008A42E0"/>
    <w:rsid w:val="008A63DC"/>
    <w:rsid w:val="008A72F8"/>
    <w:rsid w:val="008A7EDC"/>
    <w:rsid w:val="008A7FCC"/>
    <w:rsid w:val="008B1280"/>
    <w:rsid w:val="008B19ED"/>
    <w:rsid w:val="008B1C62"/>
    <w:rsid w:val="008B3AE0"/>
    <w:rsid w:val="008B491B"/>
    <w:rsid w:val="008B4CBF"/>
    <w:rsid w:val="008B4EA1"/>
    <w:rsid w:val="008B72EA"/>
    <w:rsid w:val="008C0885"/>
    <w:rsid w:val="008C3F15"/>
    <w:rsid w:val="008C49E9"/>
    <w:rsid w:val="008C5330"/>
    <w:rsid w:val="008C5F57"/>
    <w:rsid w:val="008C6DBE"/>
    <w:rsid w:val="008D08B0"/>
    <w:rsid w:val="008D0A8C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768A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E768F"/>
    <w:rsid w:val="008F00E7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32A8"/>
    <w:rsid w:val="00925C33"/>
    <w:rsid w:val="009260C9"/>
    <w:rsid w:val="00926204"/>
    <w:rsid w:val="00927304"/>
    <w:rsid w:val="009277AD"/>
    <w:rsid w:val="00930067"/>
    <w:rsid w:val="00930798"/>
    <w:rsid w:val="00933F31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9D7"/>
    <w:rsid w:val="00954C2F"/>
    <w:rsid w:val="00956342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0375"/>
    <w:rsid w:val="009714A1"/>
    <w:rsid w:val="00972390"/>
    <w:rsid w:val="009735C1"/>
    <w:rsid w:val="009757A9"/>
    <w:rsid w:val="0097594B"/>
    <w:rsid w:val="0097790F"/>
    <w:rsid w:val="00982076"/>
    <w:rsid w:val="00983FD7"/>
    <w:rsid w:val="00984970"/>
    <w:rsid w:val="0098555A"/>
    <w:rsid w:val="00986616"/>
    <w:rsid w:val="009869C1"/>
    <w:rsid w:val="00986A1E"/>
    <w:rsid w:val="00987368"/>
    <w:rsid w:val="00990383"/>
    <w:rsid w:val="009928DD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7377"/>
    <w:rsid w:val="009C79F2"/>
    <w:rsid w:val="009C7A89"/>
    <w:rsid w:val="009C7DD3"/>
    <w:rsid w:val="009D025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4D50"/>
    <w:rsid w:val="009E54BD"/>
    <w:rsid w:val="009E5606"/>
    <w:rsid w:val="009E59BB"/>
    <w:rsid w:val="009E64DF"/>
    <w:rsid w:val="009E7503"/>
    <w:rsid w:val="009F0546"/>
    <w:rsid w:val="009F0E33"/>
    <w:rsid w:val="009F13C5"/>
    <w:rsid w:val="009F2B14"/>
    <w:rsid w:val="009F2B62"/>
    <w:rsid w:val="009F361A"/>
    <w:rsid w:val="009F4973"/>
    <w:rsid w:val="009F5C7E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906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622F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B06"/>
    <w:rsid w:val="00A4534E"/>
    <w:rsid w:val="00A459E2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260C"/>
    <w:rsid w:val="00A730C1"/>
    <w:rsid w:val="00A7470F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6CD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A72"/>
    <w:rsid w:val="00AA26A7"/>
    <w:rsid w:val="00AA36D1"/>
    <w:rsid w:val="00AA37E7"/>
    <w:rsid w:val="00AA4219"/>
    <w:rsid w:val="00AA4260"/>
    <w:rsid w:val="00AA5421"/>
    <w:rsid w:val="00AA5AC5"/>
    <w:rsid w:val="00AA6C80"/>
    <w:rsid w:val="00AA774B"/>
    <w:rsid w:val="00AA7F6C"/>
    <w:rsid w:val="00AB250B"/>
    <w:rsid w:val="00AB389E"/>
    <w:rsid w:val="00AB49DB"/>
    <w:rsid w:val="00AB4BC6"/>
    <w:rsid w:val="00AB4E97"/>
    <w:rsid w:val="00AB554B"/>
    <w:rsid w:val="00AB59B2"/>
    <w:rsid w:val="00AB70D8"/>
    <w:rsid w:val="00AC127A"/>
    <w:rsid w:val="00AC1A4E"/>
    <w:rsid w:val="00AC1AF0"/>
    <w:rsid w:val="00AC20FF"/>
    <w:rsid w:val="00AC21C4"/>
    <w:rsid w:val="00AC2E73"/>
    <w:rsid w:val="00AC2FCD"/>
    <w:rsid w:val="00AC5068"/>
    <w:rsid w:val="00AC566D"/>
    <w:rsid w:val="00AC5843"/>
    <w:rsid w:val="00AC69F4"/>
    <w:rsid w:val="00AC6A2D"/>
    <w:rsid w:val="00AD0F17"/>
    <w:rsid w:val="00AD1FF6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45FA"/>
    <w:rsid w:val="00AE69CC"/>
    <w:rsid w:val="00AE6A59"/>
    <w:rsid w:val="00AE79E4"/>
    <w:rsid w:val="00AE7CD6"/>
    <w:rsid w:val="00AF0211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14E8"/>
    <w:rsid w:val="00B12F21"/>
    <w:rsid w:val="00B138EC"/>
    <w:rsid w:val="00B13F34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3CFC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5AE"/>
    <w:rsid w:val="00B34FFF"/>
    <w:rsid w:val="00B35767"/>
    <w:rsid w:val="00B36B46"/>
    <w:rsid w:val="00B37503"/>
    <w:rsid w:val="00B40668"/>
    <w:rsid w:val="00B4364F"/>
    <w:rsid w:val="00B43CD7"/>
    <w:rsid w:val="00B4619B"/>
    <w:rsid w:val="00B465D4"/>
    <w:rsid w:val="00B46623"/>
    <w:rsid w:val="00B47BAF"/>
    <w:rsid w:val="00B47D6E"/>
    <w:rsid w:val="00B56EC3"/>
    <w:rsid w:val="00B60290"/>
    <w:rsid w:val="00B60DF5"/>
    <w:rsid w:val="00B60E86"/>
    <w:rsid w:val="00B617D9"/>
    <w:rsid w:val="00B61918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BDD"/>
    <w:rsid w:val="00B72CB7"/>
    <w:rsid w:val="00B743F4"/>
    <w:rsid w:val="00B7450A"/>
    <w:rsid w:val="00B75411"/>
    <w:rsid w:val="00B76289"/>
    <w:rsid w:val="00B770AA"/>
    <w:rsid w:val="00B7737C"/>
    <w:rsid w:val="00B77781"/>
    <w:rsid w:val="00B81A95"/>
    <w:rsid w:val="00B81C32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2DC"/>
    <w:rsid w:val="00B97703"/>
    <w:rsid w:val="00BA07B6"/>
    <w:rsid w:val="00BA0B62"/>
    <w:rsid w:val="00BA2299"/>
    <w:rsid w:val="00BA5244"/>
    <w:rsid w:val="00BA6C25"/>
    <w:rsid w:val="00BB119C"/>
    <w:rsid w:val="00BB2671"/>
    <w:rsid w:val="00BB278F"/>
    <w:rsid w:val="00BB4120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1EEE"/>
    <w:rsid w:val="00BE205F"/>
    <w:rsid w:val="00BE3970"/>
    <w:rsid w:val="00BE46E6"/>
    <w:rsid w:val="00BE519D"/>
    <w:rsid w:val="00BE6746"/>
    <w:rsid w:val="00BE6969"/>
    <w:rsid w:val="00BF07C7"/>
    <w:rsid w:val="00BF3444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44D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767"/>
    <w:rsid w:val="00C37A41"/>
    <w:rsid w:val="00C37C9E"/>
    <w:rsid w:val="00C41130"/>
    <w:rsid w:val="00C42B96"/>
    <w:rsid w:val="00C4396A"/>
    <w:rsid w:val="00C43A33"/>
    <w:rsid w:val="00C44D07"/>
    <w:rsid w:val="00C45006"/>
    <w:rsid w:val="00C459B0"/>
    <w:rsid w:val="00C460E9"/>
    <w:rsid w:val="00C462C3"/>
    <w:rsid w:val="00C46669"/>
    <w:rsid w:val="00C47556"/>
    <w:rsid w:val="00C477EF"/>
    <w:rsid w:val="00C47F23"/>
    <w:rsid w:val="00C503DA"/>
    <w:rsid w:val="00C504CA"/>
    <w:rsid w:val="00C50AD1"/>
    <w:rsid w:val="00C53EF0"/>
    <w:rsid w:val="00C542CC"/>
    <w:rsid w:val="00C54F25"/>
    <w:rsid w:val="00C5599A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3671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63C"/>
    <w:rsid w:val="00CA7AF1"/>
    <w:rsid w:val="00CA7F5F"/>
    <w:rsid w:val="00CB0519"/>
    <w:rsid w:val="00CB078B"/>
    <w:rsid w:val="00CB1F7D"/>
    <w:rsid w:val="00CB273A"/>
    <w:rsid w:val="00CB2A00"/>
    <w:rsid w:val="00CB2DBF"/>
    <w:rsid w:val="00CB4032"/>
    <w:rsid w:val="00CB545F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FD7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CCC"/>
    <w:rsid w:val="00CF458D"/>
    <w:rsid w:val="00CF4BC0"/>
    <w:rsid w:val="00CF59A1"/>
    <w:rsid w:val="00CF6BC0"/>
    <w:rsid w:val="00CF7767"/>
    <w:rsid w:val="00D0124B"/>
    <w:rsid w:val="00D01A14"/>
    <w:rsid w:val="00D01F79"/>
    <w:rsid w:val="00D03EF0"/>
    <w:rsid w:val="00D049B1"/>
    <w:rsid w:val="00D04F26"/>
    <w:rsid w:val="00D078BA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0A38"/>
    <w:rsid w:val="00D313F6"/>
    <w:rsid w:val="00D31BD2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0C5"/>
    <w:rsid w:val="00D65281"/>
    <w:rsid w:val="00D65D75"/>
    <w:rsid w:val="00D66B44"/>
    <w:rsid w:val="00D70B87"/>
    <w:rsid w:val="00D70EB7"/>
    <w:rsid w:val="00D71098"/>
    <w:rsid w:val="00D71668"/>
    <w:rsid w:val="00D72F2B"/>
    <w:rsid w:val="00D74E37"/>
    <w:rsid w:val="00D7531B"/>
    <w:rsid w:val="00D769C4"/>
    <w:rsid w:val="00D802B9"/>
    <w:rsid w:val="00D81A16"/>
    <w:rsid w:val="00D83B5F"/>
    <w:rsid w:val="00D83F77"/>
    <w:rsid w:val="00D8440E"/>
    <w:rsid w:val="00D8466F"/>
    <w:rsid w:val="00D84B60"/>
    <w:rsid w:val="00D85C9F"/>
    <w:rsid w:val="00D85CEF"/>
    <w:rsid w:val="00D85DF1"/>
    <w:rsid w:val="00D8643E"/>
    <w:rsid w:val="00D9096F"/>
    <w:rsid w:val="00D92A4E"/>
    <w:rsid w:val="00D9378F"/>
    <w:rsid w:val="00D937E4"/>
    <w:rsid w:val="00D957C4"/>
    <w:rsid w:val="00D9631B"/>
    <w:rsid w:val="00D96769"/>
    <w:rsid w:val="00D96F68"/>
    <w:rsid w:val="00D976CB"/>
    <w:rsid w:val="00D97B58"/>
    <w:rsid w:val="00D97E23"/>
    <w:rsid w:val="00DA0E89"/>
    <w:rsid w:val="00DA2011"/>
    <w:rsid w:val="00DA2AF7"/>
    <w:rsid w:val="00DA331A"/>
    <w:rsid w:val="00DA427F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AE4"/>
    <w:rsid w:val="00DD6516"/>
    <w:rsid w:val="00DD7971"/>
    <w:rsid w:val="00DE0046"/>
    <w:rsid w:val="00DE1774"/>
    <w:rsid w:val="00DE1E95"/>
    <w:rsid w:val="00DE2062"/>
    <w:rsid w:val="00DE20D6"/>
    <w:rsid w:val="00DE43E1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2848"/>
    <w:rsid w:val="00E14EBC"/>
    <w:rsid w:val="00E16CB2"/>
    <w:rsid w:val="00E17963"/>
    <w:rsid w:val="00E20A85"/>
    <w:rsid w:val="00E21396"/>
    <w:rsid w:val="00E21CFF"/>
    <w:rsid w:val="00E2249A"/>
    <w:rsid w:val="00E236F5"/>
    <w:rsid w:val="00E24506"/>
    <w:rsid w:val="00E25492"/>
    <w:rsid w:val="00E30881"/>
    <w:rsid w:val="00E31D6F"/>
    <w:rsid w:val="00E33297"/>
    <w:rsid w:val="00E3596F"/>
    <w:rsid w:val="00E37F64"/>
    <w:rsid w:val="00E402A8"/>
    <w:rsid w:val="00E41A0E"/>
    <w:rsid w:val="00E4319E"/>
    <w:rsid w:val="00E4390D"/>
    <w:rsid w:val="00E43AD9"/>
    <w:rsid w:val="00E4506A"/>
    <w:rsid w:val="00E463BD"/>
    <w:rsid w:val="00E46834"/>
    <w:rsid w:val="00E4691B"/>
    <w:rsid w:val="00E470D0"/>
    <w:rsid w:val="00E5027A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3762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624"/>
    <w:rsid w:val="00E73D1C"/>
    <w:rsid w:val="00E74CA6"/>
    <w:rsid w:val="00E75974"/>
    <w:rsid w:val="00E75CD7"/>
    <w:rsid w:val="00E75F5E"/>
    <w:rsid w:val="00E80D4B"/>
    <w:rsid w:val="00E816C3"/>
    <w:rsid w:val="00E862C5"/>
    <w:rsid w:val="00E8670A"/>
    <w:rsid w:val="00E87F61"/>
    <w:rsid w:val="00E90C26"/>
    <w:rsid w:val="00E919E3"/>
    <w:rsid w:val="00E93B04"/>
    <w:rsid w:val="00E9540F"/>
    <w:rsid w:val="00E96316"/>
    <w:rsid w:val="00E9660E"/>
    <w:rsid w:val="00E975E7"/>
    <w:rsid w:val="00EA100B"/>
    <w:rsid w:val="00EA1212"/>
    <w:rsid w:val="00EA1AF7"/>
    <w:rsid w:val="00EA2178"/>
    <w:rsid w:val="00EA2984"/>
    <w:rsid w:val="00EA35C9"/>
    <w:rsid w:val="00EA415B"/>
    <w:rsid w:val="00EA546E"/>
    <w:rsid w:val="00EA552F"/>
    <w:rsid w:val="00EB0F49"/>
    <w:rsid w:val="00EB1126"/>
    <w:rsid w:val="00EB12B5"/>
    <w:rsid w:val="00EB12BA"/>
    <w:rsid w:val="00EB19F9"/>
    <w:rsid w:val="00EB1B45"/>
    <w:rsid w:val="00EB29F3"/>
    <w:rsid w:val="00EB2CC9"/>
    <w:rsid w:val="00EB368D"/>
    <w:rsid w:val="00EB560F"/>
    <w:rsid w:val="00EB5AE5"/>
    <w:rsid w:val="00EB7C04"/>
    <w:rsid w:val="00EC04CE"/>
    <w:rsid w:val="00EC06C8"/>
    <w:rsid w:val="00EC16CF"/>
    <w:rsid w:val="00EC1ABB"/>
    <w:rsid w:val="00EC4E22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D9E"/>
    <w:rsid w:val="00F022E3"/>
    <w:rsid w:val="00F03BC5"/>
    <w:rsid w:val="00F03CC1"/>
    <w:rsid w:val="00F043C7"/>
    <w:rsid w:val="00F05830"/>
    <w:rsid w:val="00F058DF"/>
    <w:rsid w:val="00F059B7"/>
    <w:rsid w:val="00F05BBD"/>
    <w:rsid w:val="00F07005"/>
    <w:rsid w:val="00F0724C"/>
    <w:rsid w:val="00F077C3"/>
    <w:rsid w:val="00F07D38"/>
    <w:rsid w:val="00F10DEB"/>
    <w:rsid w:val="00F13619"/>
    <w:rsid w:val="00F14E27"/>
    <w:rsid w:val="00F15078"/>
    <w:rsid w:val="00F16B65"/>
    <w:rsid w:val="00F17A5D"/>
    <w:rsid w:val="00F20177"/>
    <w:rsid w:val="00F2033E"/>
    <w:rsid w:val="00F20E2F"/>
    <w:rsid w:val="00F22B9A"/>
    <w:rsid w:val="00F22CD5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0A4B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68F4"/>
    <w:rsid w:val="00F772A3"/>
    <w:rsid w:val="00F779D2"/>
    <w:rsid w:val="00F80648"/>
    <w:rsid w:val="00F80802"/>
    <w:rsid w:val="00F80CAF"/>
    <w:rsid w:val="00F813FD"/>
    <w:rsid w:val="00F8375D"/>
    <w:rsid w:val="00F848CE"/>
    <w:rsid w:val="00F85A6B"/>
    <w:rsid w:val="00F86A12"/>
    <w:rsid w:val="00F86DD0"/>
    <w:rsid w:val="00F873FF"/>
    <w:rsid w:val="00F91DEE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B86"/>
    <w:rsid w:val="00FA217B"/>
    <w:rsid w:val="00FA5B15"/>
    <w:rsid w:val="00FA5CC4"/>
    <w:rsid w:val="00FA7974"/>
    <w:rsid w:val="00FA7D72"/>
    <w:rsid w:val="00FB28F2"/>
    <w:rsid w:val="00FB488E"/>
    <w:rsid w:val="00FB5154"/>
    <w:rsid w:val="00FB5464"/>
    <w:rsid w:val="00FB7A9A"/>
    <w:rsid w:val="00FC0B53"/>
    <w:rsid w:val="00FC221C"/>
    <w:rsid w:val="00FC292D"/>
    <w:rsid w:val="00FC453C"/>
    <w:rsid w:val="00FC57A4"/>
    <w:rsid w:val="00FD067B"/>
    <w:rsid w:val="00FD0A26"/>
    <w:rsid w:val="00FD0DFA"/>
    <w:rsid w:val="00FD0E93"/>
    <w:rsid w:val="00FD1C3A"/>
    <w:rsid w:val="00FD1DF0"/>
    <w:rsid w:val="00FD20F6"/>
    <w:rsid w:val="00FD35A7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677F"/>
    <w:rsid w:val="00FE72DF"/>
    <w:rsid w:val="00FF0097"/>
    <w:rsid w:val="00FF14BD"/>
    <w:rsid w:val="00FF306C"/>
    <w:rsid w:val="00FF34C9"/>
    <w:rsid w:val="00FF404C"/>
    <w:rsid w:val="00FF4C84"/>
    <w:rsid w:val="00FF56FC"/>
    <w:rsid w:val="00FF64B2"/>
    <w:rsid w:val="00FF685F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2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741</TotalTime>
  <Pages>5</Pages>
  <Words>2169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485</cp:revision>
  <cp:lastPrinted>2018-05-22T10:28:00Z</cp:lastPrinted>
  <dcterms:created xsi:type="dcterms:W3CDTF">2021-03-29T18:00:00Z</dcterms:created>
  <dcterms:modified xsi:type="dcterms:W3CDTF">2022-08-10T01:50:00Z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